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BB4" w:rsidRPr="00F651FA" w:rsidRDefault="00AD36A1" w:rsidP="00955BB4">
      <w:pPr>
        <w:pStyle w:val="berschrift1"/>
        <w:numPr>
          <w:ilvl w:val="0"/>
          <w:numId w:val="0"/>
        </w:numPr>
        <w:ind w:left="397" w:hanging="397"/>
        <w:rPr>
          <w:rFonts w:asciiTheme="minorHAnsi" w:hAnsiTheme="minorHAnsi"/>
        </w:rPr>
      </w:pPr>
      <w:sdt>
        <w:sdtPr>
          <w:rPr>
            <w:rFonts w:asciiTheme="minorHAnsi" w:hAnsiTheme="minorHAnsi"/>
          </w:rPr>
          <w:alias w:val="Titel"/>
          <w:tag w:val=""/>
          <w:id w:val="-220994320"/>
          <w:placeholder>
            <w:docPart w:val="C4873ADDC4D34872B28536D559EED37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C646E" w:rsidRPr="00F651FA">
            <w:rPr>
              <w:rFonts w:asciiTheme="minorHAnsi" w:hAnsiTheme="minorHAnsi"/>
            </w:rPr>
            <w:t>Unternehmensdarstellung</w:t>
          </w:r>
        </w:sdtContent>
      </w:sdt>
    </w:p>
    <w:tbl>
      <w:tblPr>
        <w:tblStyle w:val="Listentabelle3Akzent1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CC646E" w:rsidRPr="00F651FA" w:rsidTr="00A23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2"/>
            <w:shd w:val="clear" w:color="auto" w:fill="365F91" w:themeFill="accent1" w:themeFillShade="BF"/>
          </w:tcPr>
          <w:p w:rsidR="00CC646E" w:rsidRPr="00F651FA" w:rsidRDefault="00CC646E" w:rsidP="00A23BB1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Unternehmensinformation</w:t>
            </w:r>
            <w:r w:rsidR="004631F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[I]</w:t>
            </w:r>
          </w:p>
        </w:tc>
      </w:tr>
      <w:tr w:rsidR="00CC646E" w:rsidRPr="00F651FA" w:rsidTr="00C12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C646E" w:rsidRPr="00F651FA" w:rsidRDefault="00CC646E" w:rsidP="00A23BB1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Name mit Angabe der Gesellschaftsform 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339531462"/>
            <w:placeholder>
              <w:docPart w:val="8FD9AE66FFA94981B218DBA8BBB4EF76"/>
            </w:placeholder>
            <w:showingPlcHdr/>
          </w:sdtPr>
          <w:sdtContent>
            <w:tc>
              <w:tcPr>
                <w:tcW w:w="5521" w:type="dxa"/>
              </w:tcPr>
              <w:p w:rsidR="00CC646E" w:rsidRPr="00F651FA" w:rsidRDefault="007A5623" w:rsidP="00A23BB1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C646E" w:rsidRPr="00F651FA" w:rsidRDefault="00CC646E" w:rsidP="00A23BB1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Adresse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093284090"/>
            <w:placeholder>
              <w:docPart w:val="F5D4CBAAE76B40FD818A07EF35BAE3B2"/>
            </w:placeholder>
            <w:showingPlcHdr/>
          </w:sdtPr>
          <w:sdtContent>
            <w:tc>
              <w:tcPr>
                <w:tcW w:w="5521" w:type="dxa"/>
              </w:tcPr>
              <w:p w:rsidR="00CC646E" w:rsidRPr="00F651FA" w:rsidRDefault="007A5623" w:rsidP="00A23BB1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C646E" w:rsidRPr="00F651FA" w:rsidRDefault="00CC646E" w:rsidP="00A23BB1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Gründungsjahr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05812532"/>
            <w:placeholder>
              <w:docPart w:val="A77BF68CD6A74F90A65C72C6AEF8BAE9"/>
            </w:placeholder>
            <w:showingPlcHdr/>
          </w:sdtPr>
          <w:sdtContent>
            <w:tc>
              <w:tcPr>
                <w:tcW w:w="5521" w:type="dxa"/>
              </w:tcPr>
              <w:p w:rsidR="00CC646E" w:rsidRPr="00F651FA" w:rsidRDefault="007A5623" w:rsidP="00A23BB1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C646E" w:rsidRPr="00F651FA" w:rsidRDefault="00CC646E" w:rsidP="00A23BB1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Hauptsitz des Unternehmens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925876248"/>
            <w:placeholder>
              <w:docPart w:val="F532917257C24AC0B244D84DF521B983"/>
            </w:placeholder>
            <w:showingPlcHdr/>
          </w:sdtPr>
          <w:sdtContent>
            <w:tc>
              <w:tcPr>
                <w:tcW w:w="5521" w:type="dxa"/>
              </w:tcPr>
              <w:p w:rsidR="00CC646E" w:rsidRPr="00F651FA" w:rsidRDefault="007A5623" w:rsidP="00A23BB1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9B5CF5" w:rsidRPr="00F651FA" w:rsidRDefault="00CC646E" w:rsidP="005B50B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Standorte und Organisationsstruktur des Unternehmens inklusive Niederlassungen in Deutschland (ggf. Beteiligungsverhältnisse und Verbindungen zu </w:t>
            </w:r>
            <w:r w:rsidR="00095B4C"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Dritt</w:t>
            </w: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unternehmen)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049338096"/>
            <w:placeholder>
              <w:docPart w:val="7215BC9D2AC549FD8410B29894ECCAC3"/>
            </w:placeholder>
            <w:showingPlcHdr/>
          </w:sdtPr>
          <w:sdtContent>
            <w:tc>
              <w:tcPr>
                <w:tcW w:w="5521" w:type="dxa"/>
              </w:tcPr>
              <w:p w:rsidR="004A1688" w:rsidRPr="00F651FA" w:rsidRDefault="007A5623" w:rsidP="00A23BB1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9B5CF5" w:rsidRPr="00F651FA" w:rsidRDefault="00CC646E" w:rsidP="005B50B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Unternehmensgeschichte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566947136"/>
            <w:placeholder>
              <w:docPart w:val="2CBBE2E7634541C4B7F8AFA199A2EB8C"/>
            </w:placeholder>
            <w:showingPlcHdr/>
          </w:sdtPr>
          <w:sdtContent>
            <w:tc>
              <w:tcPr>
                <w:tcW w:w="5521" w:type="dxa"/>
              </w:tcPr>
              <w:p w:rsidR="004A1688" w:rsidRPr="00F651FA" w:rsidRDefault="007A5623" w:rsidP="00A23BB1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9B5CF5" w:rsidRPr="00F651FA" w:rsidRDefault="00CC646E" w:rsidP="005B50B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Kerngeschäft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20828822"/>
            <w:placeholder>
              <w:docPart w:val="CAFE3A4458FD4BC481080C5FC23C6171"/>
            </w:placeholder>
            <w:showingPlcHdr/>
          </w:sdtPr>
          <w:sdtContent>
            <w:tc>
              <w:tcPr>
                <w:tcW w:w="5521" w:type="dxa"/>
              </w:tcPr>
              <w:p w:rsidR="004A1688" w:rsidRPr="00F651FA" w:rsidRDefault="007A5623" w:rsidP="00A23BB1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C646E" w:rsidRPr="00F651FA" w:rsidTr="00C12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9B5CF5" w:rsidRPr="00F651FA" w:rsidRDefault="00CC646E" w:rsidP="005B50B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Darstellung des einschlägigen/spezifischen Geschäftsbereichs sowie des Leistungsspektrums in Bezug zum Leistungsgegenstand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164620376"/>
            <w:placeholder>
              <w:docPart w:val="01892EF2ED0F4127A57ADA4FE15C2AC0"/>
            </w:placeholder>
            <w:showingPlcHdr/>
          </w:sdtPr>
          <w:sdtContent>
            <w:tc>
              <w:tcPr>
                <w:tcW w:w="5521" w:type="dxa"/>
              </w:tcPr>
              <w:p w:rsidR="004A1688" w:rsidRPr="00F651FA" w:rsidRDefault="007A5623" w:rsidP="00A23BB1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:rsidR="003C53A7" w:rsidRPr="00F651FA" w:rsidRDefault="003C53A7" w:rsidP="00135EDD">
      <w:pPr>
        <w:rPr>
          <w:rFonts w:asciiTheme="minorHAnsi" w:hAnsiTheme="minorHAnsi"/>
          <w:sz w:val="22"/>
          <w:szCs w:val="22"/>
        </w:rPr>
      </w:pPr>
    </w:p>
    <w:tbl>
      <w:tblPr>
        <w:tblStyle w:val="Listentabelle3Akzent1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C12403" w:rsidRPr="00F651FA" w:rsidTr="00387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2"/>
            <w:shd w:val="clear" w:color="auto" w:fill="365F91" w:themeFill="accent1" w:themeFillShade="BF"/>
          </w:tcPr>
          <w:p w:rsidR="00C12403" w:rsidRPr="00F651FA" w:rsidRDefault="009A2ED3" w:rsidP="00387EE6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Kontaktinformation / Ansprechpartner seitens Ihres Unternehmens</w:t>
            </w:r>
            <w:r w:rsidR="004631F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[I]</w:t>
            </w:r>
          </w:p>
        </w:tc>
      </w:tr>
      <w:tr w:rsidR="00C12403" w:rsidRPr="00F651FA" w:rsidTr="00387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12403" w:rsidRPr="00F651FA" w:rsidRDefault="001836A3" w:rsidP="00387EE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Vorname und Name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216598834"/>
            <w:placeholder>
              <w:docPart w:val="BAFC820D891E45499B42D9AC43C16253"/>
            </w:placeholder>
            <w:showingPlcHdr/>
          </w:sdtPr>
          <w:sdtContent>
            <w:tc>
              <w:tcPr>
                <w:tcW w:w="5521" w:type="dxa"/>
              </w:tcPr>
              <w:p w:rsidR="00C12403" w:rsidRPr="00F651FA" w:rsidRDefault="007A5623" w:rsidP="00387EE6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12403" w:rsidRPr="00F651FA" w:rsidTr="00387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12403" w:rsidRPr="00F651FA" w:rsidRDefault="001836A3" w:rsidP="00387EE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Anschrift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13876995"/>
            <w:placeholder>
              <w:docPart w:val="6D40FFFECD24413EBF1B2D737B12176F"/>
            </w:placeholder>
            <w:showingPlcHdr/>
          </w:sdtPr>
          <w:sdtContent>
            <w:tc>
              <w:tcPr>
                <w:tcW w:w="5521" w:type="dxa"/>
              </w:tcPr>
              <w:p w:rsidR="00C12403" w:rsidRPr="00F651FA" w:rsidRDefault="007A5623" w:rsidP="00387EE6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12403" w:rsidRPr="00F651FA" w:rsidTr="00387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12403" w:rsidRPr="00F651FA" w:rsidRDefault="004631FD" w:rsidP="00387EE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E-Mail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543021255"/>
            <w:placeholder>
              <w:docPart w:val="A49EE0D6014241C792C7235E6F4F23B4"/>
            </w:placeholder>
            <w:showingPlcHdr/>
          </w:sdtPr>
          <w:sdtContent>
            <w:tc>
              <w:tcPr>
                <w:tcW w:w="5521" w:type="dxa"/>
              </w:tcPr>
              <w:p w:rsidR="00C12403" w:rsidRPr="00F651FA" w:rsidRDefault="007A5623" w:rsidP="00387EE6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12403" w:rsidRPr="00F651FA" w:rsidTr="00387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12403" w:rsidRPr="00F651FA" w:rsidRDefault="001836A3" w:rsidP="00387EE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Telefon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309171639"/>
            <w:placeholder>
              <w:docPart w:val="7D09ECF986B94731ABE832080A24441C"/>
            </w:placeholder>
            <w:showingPlcHdr/>
          </w:sdtPr>
          <w:sdtContent>
            <w:tc>
              <w:tcPr>
                <w:tcW w:w="5521" w:type="dxa"/>
              </w:tcPr>
              <w:p w:rsidR="00C12403" w:rsidRPr="00F651FA" w:rsidRDefault="007A5623" w:rsidP="00387EE6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12403" w:rsidRPr="00F651FA" w:rsidTr="00387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B8CCE4" w:themeFill="accent1" w:themeFillTint="66"/>
          </w:tcPr>
          <w:p w:rsidR="00C12403" w:rsidRPr="00F651FA" w:rsidRDefault="00FA25B2" w:rsidP="00387EE6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Fax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063215217"/>
            <w:placeholder>
              <w:docPart w:val="CD9FD7FA24864AD88CA99A99655A35C8"/>
            </w:placeholder>
            <w:showingPlcHdr/>
          </w:sdtPr>
          <w:sdtContent>
            <w:tc>
              <w:tcPr>
                <w:tcW w:w="5521" w:type="dxa"/>
              </w:tcPr>
              <w:p w:rsidR="00C12403" w:rsidRPr="00F651FA" w:rsidRDefault="007A5623" w:rsidP="00387EE6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:rsidR="00C12403" w:rsidRDefault="00BF167F" w:rsidP="00BF167F">
      <w:pPr>
        <w:spacing w:after="0"/>
        <w:jc w:val="left"/>
        <w:rPr>
          <w:rFonts w:asciiTheme="minorHAnsi" w:hAnsiTheme="minorHAnsi"/>
          <w:sz w:val="22"/>
          <w:szCs w:val="22"/>
        </w:rPr>
      </w:pPr>
      <w:r w:rsidRPr="00F651FA">
        <w:rPr>
          <w:rFonts w:asciiTheme="minorHAnsi" w:hAnsiTheme="minorHAnsi"/>
          <w:sz w:val="22"/>
          <w:szCs w:val="22"/>
        </w:rPr>
        <w:br w:type="page"/>
      </w:r>
    </w:p>
    <w:p w:rsidR="004F3C8E" w:rsidRPr="00F651FA" w:rsidRDefault="004F3C8E" w:rsidP="004F3C8E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/>
          <w:sz w:val="22"/>
          <w:szCs w:val="22"/>
        </w:rPr>
      </w:pPr>
    </w:p>
    <w:tbl>
      <w:tblPr>
        <w:tblStyle w:val="Listentabelle3Akzent1"/>
        <w:tblW w:w="0" w:type="auto"/>
        <w:tblLook w:val="04A0" w:firstRow="1" w:lastRow="0" w:firstColumn="1" w:lastColumn="0" w:noHBand="0" w:noVBand="1"/>
      </w:tblPr>
      <w:tblGrid>
        <w:gridCol w:w="3539"/>
        <w:gridCol w:w="1380"/>
        <w:gridCol w:w="1380"/>
        <w:gridCol w:w="1380"/>
        <w:gridCol w:w="1381"/>
      </w:tblGrid>
      <w:tr w:rsidR="00FA25B2" w:rsidRPr="00F651FA" w:rsidTr="004A16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5"/>
            <w:shd w:val="clear" w:color="auto" w:fill="365F91" w:themeFill="accent1" w:themeFillShade="BF"/>
          </w:tcPr>
          <w:p w:rsidR="00FA25B2" w:rsidRPr="00F651FA" w:rsidRDefault="00C779D4" w:rsidP="00387EE6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Unternehmensgröße und -umsatz</w:t>
            </w:r>
          </w:p>
        </w:tc>
      </w:tr>
      <w:tr w:rsidR="00AC5C5F" w:rsidRPr="00F651FA" w:rsidTr="00C24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  <w:shd w:val="clear" w:color="auto" w:fill="B8CCE4" w:themeFill="accent1" w:themeFillTint="66"/>
            <w:vAlign w:val="center"/>
          </w:tcPr>
          <w:p w:rsidR="00F651FA" w:rsidRPr="004631FD" w:rsidRDefault="002061E0" w:rsidP="004631FD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 w:rsidRPr="004631FD">
              <w:rPr>
                <w:rFonts w:asciiTheme="minorHAnsi" w:hAnsiTheme="minorHAnsi"/>
                <w:sz w:val="22"/>
                <w:szCs w:val="22"/>
              </w:rPr>
              <w:t>J</w:t>
            </w:r>
            <w:r w:rsidR="00F651FA" w:rsidRPr="004631FD">
              <w:rPr>
                <w:rFonts w:asciiTheme="minorHAnsi" w:hAnsiTheme="minorHAnsi"/>
                <w:sz w:val="22"/>
                <w:szCs w:val="22"/>
              </w:rPr>
              <w:t>ährlicher Gesamt</w:t>
            </w:r>
            <w:r w:rsidR="00AD36A1">
              <w:rPr>
                <w:rFonts w:asciiTheme="minorHAnsi" w:hAnsiTheme="minorHAnsi"/>
                <w:sz w:val="22"/>
                <w:szCs w:val="22"/>
              </w:rPr>
              <w:t>-Netto-Jahres</w:t>
            </w:r>
            <w:r w:rsidR="00F651FA" w:rsidRPr="004631FD">
              <w:rPr>
                <w:rFonts w:asciiTheme="minorHAnsi" w:hAnsiTheme="minorHAnsi"/>
                <w:sz w:val="22"/>
                <w:szCs w:val="22"/>
              </w:rPr>
              <w:t>umsatz</w:t>
            </w:r>
            <w:r w:rsidR="004631F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651FA" w:rsidRPr="004631FD">
              <w:rPr>
                <w:rFonts w:asciiTheme="minorHAnsi" w:hAnsiTheme="minorHAnsi"/>
                <w:sz w:val="22"/>
                <w:szCs w:val="22"/>
              </w:rPr>
              <w:t>der letzten drei abgeschlossenen Geschäftsjahre</w:t>
            </w:r>
            <w:r w:rsidR="004631F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[I]</w:t>
            </w:r>
          </w:p>
        </w:tc>
        <w:tc>
          <w:tcPr>
            <w:tcW w:w="1380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AC5C5F" w:rsidRPr="00F651FA" w:rsidRDefault="009C1929" w:rsidP="00E14CB0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Jahr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2128159555"/>
            <w:placeholder>
              <w:docPart w:val="DefaultPlaceholder_-1854013440"/>
            </w:placeholder>
            <w:showingPlcHdr/>
          </w:sdtPr>
          <w:sdtContent>
            <w:tc>
              <w:tcPr>
                <w:tcW w:w="1380" w:type="dxa"/>
                <w:tcBorders>
                  <w:bottom w:val="dotted" w:sz="4" w:space="0" w:color="auto"/>
                  <w:right w:val="dotted" w:sz="4" w:space="0" w:color="auto"/>
                </w:tcBorders>
              </w:tcPr>
              <w:p w:rsidR="00AC5C5F" w:rsidRPr="00F651FA" w:rsidRDefault="00695AD7" w:rsidP="00244D3C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480807721"/>
            <w:placeholder>
              <w:docPart w:val="71DB7173E512451CBE49BB967BA68F8C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AC5C5F" w:rsidRPr="00F651FA" w:rsidRDefault="00695AD7" w:rsidP="00244D3C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2114206705"/>
            <w:placeholder>
              <w:docPart w:val="3E83C305DD694D7C9FD27122D8B85278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  <w:bottom w:val="dotted" w:sz="4" w:space="0" w:color="auto"/>
                </w:tcBorders>
                <w:shd w:val="clear" w:color="auto" w:fill="auto"/>
              </w:tcPr>
              <w:p w:rsidR="00AC5C5F" w:rsidRPr="00F651FA" w:rsidRDefault="00695AD7" w:rsidP="00244D3C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C5C5F" w:rsidRPr="00F651FA" w:rsidTr="00C24FF1">
        <w:trPr>
          <w:cantSplit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  <w:shd w:val="clear" w:color="auto" w:fill="B8CCE4" w:themeFill="accent1" w:themeFillTint="66"/>
            <w:vAlign w:val="center"/>
          </w:tcPr>
          <w:p w:rsidR="00AC5C5F" w:rsidRPr="00F651FA" w:rsidRDefault="00AC5C5F" w:rsidP="00244D3C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dotted" w:sz="4" w:space="0" w:color="auto"/>
            </w:tcBorders>
            <w:shd w:val="clear" w:color="auto" w:fill="DBE5F1" w:themeFill="accent1" w:themeFillTint="33"/>
          </w:tcPr>
          <w:p w:rsidR="00AC5C5F" w:rsidRPr="00F651FA" w:rsidRDefault="009C1929" w:rsidP="00E14CB0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Umsatz</w:t>
            </w:r>
            <w:r w:rsidR="007107EB" w:rsidRPr="00F651FA">
              <w:rPr>
                <w:rFonts w:asciiTheme="minorHAnsi" w:hAnsiTheme="minorHAnsi"/>
                <w:sz w:val="22"/>
                <w:szCs w:val="22"/>
              </w:rPr>
              <w:t xml:space="preserve"> in </w:t>
            </w:r>
            <w:r w:rsidR="004631FD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709027324"/>
            <w:placeholder>
              <w:docPart w:val="499DAD9DFC404F71AF8BB06645054ED6"/>
            </w:placeholder>
            <w:showingPlcHdr/>
          </w:sdtPr>
          <w:sdtContent>
            <w:tc>
              <w:tcPr>
                <w:tcW w:w="1380" w:type="dxa"/>
                <w:tcBorders>
                  <w:top w:val="dotted" w:sz="4" w:space="0" w:color="auto"/>
                  <w:right w:val="dotted" w:sz="4" w:space="0" w:color="auto"/>
                </w:tcBorders>
              </w:tcPr>
              <w:p w:rsidR="00AC5C5F" w:rsidRPr="00F651FA" w:rsidRDefault="00695AD7" w:rsidP="00244D3C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725131399"/>
            <w:placeholder>
              <w:docPart w:val="32A80B33DB4841C99559969A4524CAEC"/>
            </w:placeholder>
            <w:showingPlcHdr/>
          </w:sdtPr>
          <w:sdtContent>
            <w:tc>
              <w:tcPr>
                <w:tcW w:w="1380" w:type="dxa"/>
                <w:tcBorders>
                  <w:top w:val="dotted" w:sz="4" w:space="0" w:color="auto"/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AC5C5F" w:rsidRPr="00F651FA" w:rsidRDefault="00695AD7" w:rsidP="00244D3C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757416820"/>
            <w:placeholder>
              <w:docPart w:val="1A4B776FCE574247994AD04083FE76FE"/>
            </w:placeholder>
            <w:showingPlcHdr/>
          </w:sdtPr>
          <w:sdtContent>
            <w:tc>
              <w:tcPr>
                <w:tcW w:w="1381" w:type="dxa"/>
                <w:tcBorders>
                  <w:top w:val="dotted" w:sz="4" w:space="0" w:color="auto"/>
                  <w:left w:val="dotted" w:sz="4" w:space="0" w:color="auto"/>
                </w:tcBorders>
              </w:tcPr>
              <w:p w:rsidR="00AC5C5F" w:rsidRPr="00F651FA" w:rsidRDefault="00695AD7" w:rsidP="00244D3C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E14CB0" w:rsidRPr="00F651FA" w:rsidTr="00C24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  <w:shd w:val="clear" w:color="auto" w:fill="B8CCE4" w:themeFill="accent1" w:themeFillTint="66"/>
            <w:vAlign w:val="center"/>
          </w:tcPr>
          <w:p w:rsidR="004F3C8E" w:rsidRPr="004F3C8E" w:rsidRDefault="004F3C8E" w:rsidP="004F3C8E">
            <w:pPr>
              <w:spacing w:before="60" w:after="60"/>
              <w:rPr>
                <w:rFonts w:asciiTheme="minorHAnsi" w:hAnsiTheme="minorHAnsi"/>
                <w:bCs w:val="0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bCs w:val="0"/>
                <w:sz w:val="22"/>
                <w:szCs w:val="22"/>
              </w:rPr>
              <w:t>Bereichsbezogener jährlicher Umsatz</w:t>
            </w:r>
            <w:r w:rsidR="004631FD">
              <w:rPr>
                <w:rFonts w:asciiTheme="minorHAnsi" w:hAnsiTheme="minorHAnsi"/>
                <w:bCs w:val="0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[A]</w:t>
            </w:r>
          </w:p>
          <w:p w:rsidR="00E14CB0" w:rsidRPr="00F651FA" w:rsidRDefault="00E23EBB" w:rsidP="004F3C8E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Durchschnittlicher </w:t>
            </w:r>
            <w:r w:rsidR="004F3C8E" w:rsidRPr="004F3C8E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Netto-Jahresumsatz</w:t>
            </w:r>
            <w:r w:rsidR="004F3C8E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für Leistungen im Bereich Wartung, Pflege und Entwicklung von Webseiten der letzten drei abgeschlossenen Geschäftsjahre von mindestens </w:t>
            </w:r>
            <w:r w:rsidR="00841070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5</w:t>
            </w:r>
            <w:r w:rsidR="004F3C8E" w:rsidRPr="001D0C52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00.000</w:t>
            </w:r>
            <w:r w:rsidR="004631FD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,- EUR</w:t>
            </w:r>
          </w:p>
        </w:tc>
        <w:tc>
          <w:tcPr>
            <w:tcW w:w="1380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E14CB0" w:rsidRPr="00F651FA" w:rsidRDefault="00E14CB0" w:rsidP="00E63994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Jahr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315037335"/>
            <w:placeholder>
              <w:docPart w:val="9D3C5219951E48FC9E89431527CB6B78"/>
            </w:placeholder>
            <w:showingPlcHdr/>
          </w:sdtPr>
          <w:sdtContent>
            <w:bookmarkStart w:id="0" w:name="_GoBack" w:displacedByCustomXml="prev"/>
            <w:tc>
              <w:tcPr>
                <w:tcW w:w="1380" w:type="dxa"/>
                <w:tcBorders>
                  <w:bottom w:val="dotted" w:sz="4" w:space="0" w:color="auto"/>
                  <w:right w:val="dotted" w:sz="4" w:space="0" w:color="auto"/>
                </w:tcBorders>
              </w:tcPr>
              <w:p w:rsidR="00E14CB0" w:rsidRPr="00F651FA" w:rsidRDefault="00695AD7" w:rsidP="00E14CB0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  <w:bookmarkEnd w:id="0" w:displacedByCustomXml="next"/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373930175"/>
            <w:placeholder>
              <w:docPart w:val="741A3223440E4F59B039AF0A852789B2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E14CB0" w:rsidRPr="00F651FA" w:rsidRDefault="00695AD7" w:rsidP="00E14CB0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271438584"/>
            <w:placeholder>
              <w:docPart w:val="3EB2CDE04D1A440796580D67E2E25AEB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  <w:bottom w:val="dotted" w:sz="4" w:space="0" w:color="auto"/>
                </w:tcBorders>
              </w:tcPr>
              <w:p w:rsidR="00E14CB0" w:rsidRPr="00F651FA" w:rsidRDefault="00695AD7" w:rsidP="00E14CB0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E14CB0" w:rsidRPr="00F651FA" w:rsidTr="00C24FF1">
        <w:trPr>
          <w:cantSplit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  <w:shd w:val="clear" w:color="auto" w:fill="B8CCE4" w:themeFill="accent1" w:themeFillTint="66"/>
            <w:vAlign w:val="center"/>
          </w:tcPr>
          <w:p w:rsidR="00E14CB0" w:rsidRPr="00F651FA" w:rsidRDefault="00E14CB0" w:rsidP="00E14CB0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dotted" w:sz="4" w:space="0" w:color="auto"/>
            </w:tcBorders>
            <w:shd w:val="clear" w:color="auto" w:fill="DBE5F1" w:themeFill="accent1" w:themeFillTint="33"/>
          </w:tcPr>
          <w:p w:rsidR="00E14CB0" w:rsidRPr="00F651FA" w:rsidRDefault="00E14CB0" w:rsidP="00E63994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Umsatz</w:t>
            </w:r>
            <w:r w:rsidR="007107EB" w:rsidRPr="00F651FA">
              <w:rPr>
                <w:rFonts w:asciiTheme="minorHAnsi" w:hAnsiTheme="minorHAnsi"/>
                <w:sz w:val="22"/>
                <w:szCs w:val="22"/>
              </w:rPr>
              <w:t xml:space="preserve"> in </w:t>
            </w:r>
            <w:r w:rsidR="004631FD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080060238"/>
            <w:placeholder>
              <w:docPart w:val="F2C671D249774B3F93EB1A6D466202DA"/>
            </w:placeholder>
            <w:showingPlcHdr/>
          </w:sdtPr>
          <w:sdtContent>
            <w:tc>
              <w:tcPr>
                <w:tcW w:w="1380" w:type="dxa"/>
                <w:tcBorders>
                  <w:top w:val="dotted" w:sz="4" w:space="0" w:color="auto"/>
                  <w:right w:val="dotted" w:sz="4" w:space="0" w:color="auto"/>
                </w:tcBorders>
              </w:tcPr>
              <w:p w:rsidR="00E14CB0" w:rsidRPr="00F651FA" w:rsidRDefault="00695AD7" w:rsidP="00E14CB0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817754103"/>
            <w:placeholder>
              <w:docPart w:val="8ACD0F70DDF44667847733C73086A119"/>
            </w:placeholder>
            <w:showingPlcHdr/>
          </w:sdtPr>
          <w:sdtContent>
            <w:tc>
              <w:tcPr>
                <w:tcW w:w="1380" w:type="dxa"/>
                <w:tcBorders>
                  <w:top w:val="dotted" w:sz="4" w:space="0" w:color="auto"/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E14CB0" w:rsidRPr="00F651FA" w:rsidRDefault="00695AD7" w:rsidP="00E14CB0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809781706"/>
            <w:placeholder>
              <w:docPart w:val="D2BE82B2CAA844D39E006F4293DA371F"/>
            </w:placeholder>
            <w:showingPlcHdr/>
          </w:sdtPr>
          <w:sdtContent>
            <w:tc>
              <w:tcPr>
                <w:tcW w:w="1381" w:type="dxa"/>
                <w:tcBorders>
                  <w:top w:val="dotted" w:sz="4" w:space="0" w:color="auto"/>
                  <w:left w:val="dotted" w:sz="4" w:space="0" w:color="auto"/>
                </w:tcBorders>
              </w:tcPr>
              <w:p w:rsidR="00E14CB0" w:rsidRPr="00F651FA" w:rsidRDefault="00695AD7" w:rsidP="00E14CB0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779D4" w:rsidRPr="00F651FA" w:rsidTr="00C24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  <w:shd w:val="clear" w:color="auto" w:fill="B8CCE4" w:themeFill="accent1" w:themeFillTint="66"/>
            <w:vAlign w:val="center"/>
          </w:tcPr>
          <w:p w:rsidR="00C779D4" w:rsidRPr="004F3C8E" w:rsidRDefault="004F3C8E" w:rsidP="00695AD7">
            <w:pPr>
              <w:spacing w:before="60" w:after="60"/>
              <w:rPr>
                <w:rFonts w:asciiTheme="minorHAnsi" w:hAnsiTheme="minorHAnsi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sz w:val="22"/>
                <w:szCs w:val="22"/>
              </w:rPr>
              <w:t>Beschäftigtenzahl der letzten drei abgeschlossenen Geschäftsjahre</w:t>
            </w:r>
            <w:r w:rsidR="004631FD">
              <w:rPr>
                <w:rFonts w:asciiTheme="minorHAnsi" w:hAnsiTheme="minorHAnsi"/>
                <w:bCs w:val="0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[I]</w:t>
            </w:r>
          </w:p>
        </w:tc>
        <w:tc>
          <w:tcPr>
            <w:tcW w:w="1380" w:type="dxa"/>
            <w:shd w:val="clear" w:color="auto" w:fill="DBE5F1" w:themeFill="accent1" w:themeFillTint="33"/>
          </w:tcPr>
          <w:p w:rsidR="00C779D4" w:rsidRPr="00F651FA" w:rsidRDefault="00C779D4" w:rsidP="00695AD7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Jahr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534392765"/>
            <w:placeholder>
              <w:docPart w:val="029A6D1E697D4713835BFEF1CB5D8B79"/>
            </w:placeholder>
            <w:showingPlcHdr/>
          </w:sdtPr>
          <w:sdtContent>
            <w:tc>
              <w:tcPr>
                <w:tcW w:w="1380" w:type="dxa"/>
                <w:tcBorders>
                  <w:right w:val="dotted" w:sz="4" w:space="0" w:color="auto"/>
                </w:tcBorders>
              </w:tcPr>
              <w:p w:rsidR="00C779D4" w:rsidRPr="00F651FA" w:rsidRDefault="00B763CD" w:rsidP="00695AD7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602180570"/>
            <w:placeholder>
              <w:docPart w:val="0F01F3C00D0D492A826FD2272195245B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C779D4" w:rsidRPr="00F651FA" w:rsidRDefault="00B763CD" w:rsidP="00695AD7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C24FF1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150512970"/>
            <w:placeholder>
              <w:docPart w:val="C0B98FDC99394EC68F222A086A0D47B1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</w:tcBorders>
              </w:tcPr>
              <w:p w:rsidR="00C779D4" w:rsidRPr="00F651FA" w:rsidRDefault="00B763CD" w:rsidP="00695AD7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779D4" w:rsidRPr="00F651FA" w:rsidTr="00695AD7">
        <w:trPr>
          <w:cantSplit/>
          <w:trHeight w:val="10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  <w:shd w:val="clear" w:color="auto" w:fill="B8CCE4" w:themeFill="accent1" w:themeFillTint="66"/>
            <w:vAlign w:val="center"/>
          </w:tcPr>
          <w:p w:rsidR="00C779D4" w:rsidRPr="00F651FA" w:rsidRDefault="00C779D4" w:rsidP="00695AD7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DBE5F1" w:themeFill="accent1" w:themeFillTint="33"/>
          </w:tcPr>
          <w:p w:rsidR="00C779D4" w:rsidRPr="00F651FA" w:rsidRDefault="00B763CD" w:rsidP="00695AD7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Beschäftigtenanzahl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830517273"/>
            <w:placeholder>
              <w:docPart w:val="8A3353093BD2463DB2B2253C9D49FBFF"/>
            </w:placeholder>
            <w:showingPlcHdr/>
          </w:sdtPr>
          <w:sdtContent>
            <w:tc>
              <w:tcPr>
                <w:tcW w:w="1380" w:type="dxa"/>
                <w:tcBorders>
                  <w:right w:val="dotted" w:sz="4" w:space="0" w:color="auto"/>
                </w:tcBorders>
              </w:tcPr>
              <w:p w:rsidR="00C779D4" w:rsidRPr="00F651FA" w:rsidRDefault="00B763CD" w:rsidP="00695AD7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994063996"/>
            <w:placeholder>
              <w:docPart w:val="954B5CA4B8AA484496BC13C5BDE078B7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C779D4" w:rsidRPr="00F651FA" w:rsidRDefault="00B763CD" w:rsidP="00695AD7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383133245"/>
            <w:placeholder>
              <w:docPart w:val="CBCCC9C82ADE43D9933E44E60C24D90F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</w:tcBorders>
              </w:tcPr>
              <w:p w:rsidR="00C779D4" w:rsidRPr="00F651FA" w:rsidRDefault="00B763CD" w:rsidP="00695AD7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4F3C8E" w:rsidRPr="00F651FA" w:rsidTr="004F3C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  <w:shd w:val="clear" w:color="auto" w:fill="B8CCE4" w:themeFill="accent1" w:themeFillTint="66"/>
            <w:vAlign w:val="center"/>
          </w:tcPr>
          <w:p w:rsidR="004F3C8E" w:rsidRDefault="004F3C8E" w:rsidP="004F3C8E">
            <w:pPr>
              <w:spacing w:before="60" w:after="60"/>
              <w:rPr>
                <w:rFonts w:asciiTheme="minorHAnsi" w:hAnsiTheme="minorHAnsi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Cs w:val="0"/>
                <w:sz w:val="22"/>
                <w:szCs w:val="22"/>
              </w:rPr>
              <w:t>Bereichsbezogene Beschäftigungszahl</w:t>
            </w:r>
            <w:r w:rsidR="004631FD">
              <w:rPr>
                <w:rFonts w:asciiTheme="minorHAnsi" w:hAnsiTheme="minorHAnsi"/>
                <w:bCs w:val="0"/>
                <w:sz w:val="22"/>
                <w:szCs w:val="22"/>
              </w:rPr>
              <w:t xml:space="preserve"> </w:t>
            </w:r>
            <w:r w:rsidR="004631FD">
              <w:rPr>
                <w:rFonts w:asciiTheme="minorHAnsi" w:hAnsiTheme="minorHAnsi" w:cstheme="minorHAnsi"/>
                <w:sz w:val="22"/>
                <w:szCs w:val="22"/>
              </w:rPr>
              <w:t>[A]</w:t>
            </w:r>
          </w:p>
          <w:p w:rsidR="004F3C8E" w:rsidRPr="004F3C8E" w:rsidRDefault="004F3C8E" w:rsidP="004F3C8E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Durchschnittliche jährliche Beschäftigtenzahl des Unternehmens im Bereich Wartung, Pflege und Entwicklung von Webseiten in den letzten drei Jahren von mindestens 8</w:t>
            </w:r>
          </w:p>
          <w:p w:rsidR="004F3C8E" w:rsidRPr="004F3C8E" w:rsidRDefault="004F3C8E" w:rsidP="004F3C8E">
            <w:pPr>
              <w:spacing w:before="60" w:after="60"/>
              <w:rPr>
                <w:rFonts w:asciiTheme="minorHAnsi" w:hAnsiTheme="minorHAnsi"/>
                <w:bCs w:val="0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DBE5F1" w:themeFill="accent1" w:themeFillTint="33"/>
          </w:tcPr>
          <w:p w:rsidR="004F3C8E" w:rsidRPr="00F651FA" w:rsidRDefault="004F3C8E" w:rsidP="004F3C8E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Jahr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354818866"/>
            <w:placeholder>
              <w:docPart w:val="D1A9C1D134B24B609185A290AAE9F0F5"/>
            </w:placeholder>
            <w:showingPlcHdr/>
          </w:sdtPr>
          <w:sdtContent>
            <w:tc>
              <w:tcPr>
                <w:tcW w:w="1380" w:type="dxa"/>
                <w:tcBorders>
                  <w:right w:val="dotted" w:sz="4" w:space="0" w:color="auto"/>
                </w:tcBorders>
              </w:tcPr>
              <w:p w:rsidR="004F3C8E" w:rsidRPr="00F651FA" w:rsidRDefault="004F3C8E" w:rsidP="004F3C8E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465176936"/>
            <w:placeholder>
              <w:docPart w:val="AEF0BB36BF054EF083CD755295701976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4F3C8E" w:rsidRPr="00F651FA" w:rsidRDefault="004F3C8E" w:rsidP="004F3C8E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400721962"/>
            <w:placeholder>
              <w:docPart w:val="B17105C0692148C5B01BC4CE40A46A50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</w:tcBorders>
              </w:tcPr>
              <w:p w:rsidR="004F3C8E" w:rsidRPr="00F651FA" w:rsidRDefault="004F3C8E" w:rsidP="004F3C8E">
                <w:pPr>
                  <w:spacing w:before="60" w:after="6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4F3C8E" w:rsidRPr="00F651FA" w:rsidTr="004F3C8E">
        <w:trPr>
          <w:cantSplit/>
          <w:trHeight w:val="10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  <w:shd w:val="clear" w:color="auto" w:fill="B8CCE4" w:themeFill="accent1" w:themeFillTint="66"/>
            <w:vAlign w:val="center"/>
          </w:tcPr>
          <w:p w:rsidR="004F3C8E" w:rsidRPr="00F651FA" w:rsidRDefault="004F3C8E" w:rsidP="004F3C8E">
            <w:pPr>
              <w:spacing w:before="60" w:after="6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DBE5F1" w:themeFill="accent1" w:themeFillTint="33"/>
          </w:tcPr>
          <w:p w:rsidR="004F3C8E" w:rsidRPr="00F651FA" w:rsidRDefault="004F3C8E" w:rsidP="004F3C8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F651FA">
              <w:rPr>
                <w:rFonts w:asciiTheme="minorHAnsi" w:hAnsiTheme="minorHAnsi"/>
                <w:sz w:val="22"/>
                <w:szCs w:val="22"/>
              </w:rPr>
              <w:t>Beschäftigtenanzahl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501242413"/>
            <w:placeholder>
              <w:docPart w:val="8859922DFB1043EE8D5DA5450E039BBA"/>
            </w:placeholder>
            <w:showingPlcHdr/>
          </w:sdtPr>
          <w:sdtContent>
            <w:tc>
              <w:tcPr>
                <w:tcW w:w="1380" w:type="dxa"/>
                <w:tcBorders>
                  <w:right w:val="dotted" w:sz="4" w:space="0" w:color="auto"/>
                </w:tcBorders>
              </w:tcPr>
              <w:p w:rsidR="004F3C8E" w:rsidRPr="00F651FA" w:rsidRDefault="004F3C8E" w:rsidP="004F3C8E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692686791"/>
            <w:placeholder>
              <w:docPart w:val="8A36C687CF4745B78EB5E3C1029B09C5"/>
            </w:placeholder>
            <w:showingPlcHdr/>
          </w:sdtPr>
          <w:sdtContent>
            <w:tc>
              <w:tcPr>
                <w:tcW w:w="1380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:rsidR="004F3C8E" w:rsidRPr="00F651FA" w:rsidRDefault="004F3C8E" w:rsidP="004F3C8E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518226341"/>
            <w:placeholder>
              <w:docPart w:val="742AAB7EE1ED41FA98CB6F3FBC5B5288"/>
            </w:placeholder>
            <w:showingPlcHdr/>
          </w:sdtPr>
          <w:sdtContent>
            <w:tc>
              <w:tcPr>
                <w:tcW w:w="1381" w:type="dxa"/>
                <w:tcBorders>
                  <w:left w:val="dotted" w:sz="4" w:space="0" w:color="auto"/>
                </w:tcBorders>
              </w:tcPr>
              <w:p w:rsidR="004F3C8E" w:rsidRPr="00F651FA" w:rsidRDefault="004F3C8E" w:rsidP="004F3C8E">
                <w:pPr>
                  <w:spacing w:before="60" w:after="6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651FA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:rsidR="00FA25B2" w:rsidRPr="00F651FA" w:rsidRDefault="00FA25B2" w:rsidP="00135EDD">
      <w:pPr>
        <w:rPr>
          <w:rFonts w:asciiTheme="minorHAnsi" w:hAnsiTheme="minorHAnsi"/>
          <w:sz w:val="22"/>
          <w:szCs w:val="22"/>
        </w:rPr>
      </w:pPr>
    </w:p>
    <w:sectPr w:rsidR="00FA25B2" w:rsidRPr="00F651FA" w:rsidSect="0071024D">
      <w:headerReference w:type="default" r:id="rId11"/>
      <w:footerReference w:type="default" r:id="rId12"/>
      <w:pgSz w:w="11906" w:h="16838" w:code="9"/>
      <w:pgMar w:top="1843" w:right="1418" w:bottom="1560" w:left="1418" w:header="42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6A1" w:rsidRDefault="00AD36A1">
      <w:r>
        <w:separator/>
      </w:r>
    </w:p>
  </w:endnote>
  <w:endnote w:type="continuationSeparator" w:id="0">
    <w:p w:rsidR="00AD36A1" w:rsidRDefault="00AD36A1">
      <w:r>
        <w:continuationSeparator/>
      </w:r>
    </w:p>
  </w:endnote>
  <w:endnote w:type="continuationNotice" w:id="1">
    <w:p w:rsidR="00AD36A1" w:rsidRDefault="00AD3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Hal">
    <w:charset w:val="00"/>
    <w:family w:val="auto"/>
    <w:pitch w:val="variable"/>
    <w:sig w:usb0="800000AF" w:usb1="0000204A" w:usb2="00000000" w:usb3="00000000" w:csb0="00000011" w:csb1="00000000"/>
  </w:font>
  <w:font w:name="Agfa Rotis Semisans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275033"/>
      <w:docPartObj>
        <w:docPartGallery w:val="Page Numbers (Bottom of Page)"/>
        <w:docPartUnique/>
      </w:docPartObj>
    </w:sdtPr>
    <w:sdtEndPr>
      <w:rPr>
        <w:sz w:val="22"/>
        <w:szCs w:val="18"/>
      </w:rPr>
    </w:sdtEndPr>
    <w:sdtContent>
      <w:p w:rsidR="00AD36A1" w:rsidRPr="00493209" w:rsidRDefault="00AD36A1">
        <w:pPr>
          <w:pStyle w:val="Fuzeile"/>
          <w:jc w:val="center"/>
          <w:rPr>
            <w:sz w:val="22"/>
            <w:szCs w:val="18"/>
          </w:rPr>
        </w:pPr>
        <w:r w:rsidRPr="00493209">
          <w:rPr>
            <w:sz w:val="22"/>
            <w:szCs w:val="18"/>
          </w:rPr>
          <w:fldChar w:fldCharType="begin"/>
        </w:r>
        <w:r w:rsidRPr="00493209">
          <w:rPr>
            <w:sz w:val="22"/>
            <w:szCs w:val="18"/>
          </w:rPr>
          <w:instrText>PAGE   \* MERGEFORMAT</w:instrText>
        </w:r>
        <w:r w:rsidRPr="00493209">
          <w:rPr>
            <w:sz w:val="22"/>
            <w:szCs w:val="18"/>
          </w:rPr>
          <w:fldChar w:fldCharType="separate"/>
        </w:r>
        <w:r>
          <w:rPr>
            <w:noProof/>
            <w:sz w:val="22"/>
            <w:szCs w:val="18"/>
          </w:rPr>
          <w:t>1</w:t>
        </w:r>
        <w:r w:rsidRPr="00493209">
          <w:rPr>
            <w:sz w:val="22"/>
            <w:szCs w:val="18"/>
          </w:rPr>
          <w:fldChar w:fldCharType="end"/>
        </w:r>
      </w:p>
    </w:sdtContent>
  </w:sdt>
  <w:p w:rsidR="00AD36A1" w:rsidRDefault="00AD36A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6A1" w:rsidRDefault="00AD36A1">
      <w:r>
        <w:separator/>
      </w:r>
    </w:p>
  </w:footnote>
  <w:footnote w:type="continuationSeparator" w:id="0">
    <w:p w:rsidR="00AD36A1" w:rsidRDefault="00AD36A1">
      <w:r>
        <w:continuationSeparator/>
      </w:r>
    </w:p>
  </w:footnote>
  <w:footnote w:type="continuationNotice" w:id="1">
    <w:p w:rsidR="00AD36A1" w:rsidRDefault="00AD36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6A1" w:rsidRDefault="00AD36A1" w:rsidP="00C813DA">
    <w:pPr>
      <w:pStyle w:val="Kopfzeile"/>
      <w:tabs>
        <w:tab w:val="clear" w:pos="9072"/>
        <w:tab w:val="left" w:pos="7137"/>
      </w:tabs>
      <w:spacing w:before="0" w:after="0"/>
      <w:ind w:left="284"/>
      <w:jc w:val="left"/>
      <w:rPr>
        <w:rFonts w:asciiTheme="minorHAnsi" w:hAnsiTheme="minorHAnsi"/>
        <w:sz w:val="20"/>
      </w:rPr>
    </w:pPr>
    <w:r>
      <w:rPr>
        <w:rFonts w:asciiTheme="minorHAnsi" w:hAnsiTheme="minorHAnsi"/>
        <w:noProof/>
        <w:sz w:val="20"/>
        <w:lang w:eastAsia="de-DE"/>
      </w:rPr>
      <w:drawing>
        <wp:anchor distT="0" distB="0" distL="114300" distR="114300" simplePos="0" relativeHeight="251658240" behindDoc="1" locked="0" layoutInCell="1" allowOverlap="1" wp14:editId="630FF867">
          <wp:simplePos x="0" y="0"/>
          <wp:positionH relativeFrom="page">
            <wp:posOffset>5128895</wp:posOffset>
          </wp:positionH>
          <wp:positionV relativeFrom="page">
            <wp:posOffset>381635</wp:posOffset>
          </wp:positionV>
          <wp:extent cx="1851660" cy="796290"/>
          <wp:effectExtent l="0" t="0" r="0" b="5080"/>
          <wp:wrapTight wrapText="bothSides">
            <wp:wrapPolygon edited="0">
              <wp:start x="0" y="0"/>
              <wp:lineTo x="0" y="21007"/>
              <wp:lineTo x="21183" y="21007"/>
              <wp:lineTo x="21183" y="0"/>
              <wp:lineTo x="0" y="0"/>
            </wp:wrapPolygon>
          </wp:wrapTight>
          <wp:docPr id="2" name="Grafik 2" descr="DAkkS_Logo6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DAkkS_Logo6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1660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51FA">
      <w:rPr>
        <w:rFonts w:asciiTheme="minorHAnsi" w:hAnsiTheme="minorHAnsi"/>
        <w:sz w:val="20"/>
      </w:rPr>
      <w:t>Rahmenver</w:t>
    </w:r>
    <w:r>
      <w:rPr>
        <w:rFonts w:asciiTheme="minorHAnsi" w:hAnsiTheme="minorHAnsi"/>
        <w:sz w:val="20"/>
      </w:rPr>
      <w:t>einbarung</w:t>
    </w:r>
    <w:r w:rsidRPr="00F651FA">
      <w:rPr>
        <w:rFonts w:asciiTheme="minorHAnsi" w:hAnsiTheme="minorHAnsi"/>
        <w:sz w:val="20"/>
      </w:rPr>
      <w:t xml:space="preserve"> über die Wartung, Pflege </w:t>
    </w:r>
    <w:r>
      <w:rPr>
        <w:rFonts w:asciiTheme="minorHAnsi" w:hAnsiTheme="minorHAnsi"/>
        <w:sz w:val="20"/>
      </w:rPr>
      <w:t xml:space="preserve">und Weiterentwicklung </w:t>
    </w:r>
  </w:p>
  <w:p w:rsidR="00AD36A1" w:rsidRPr="00F651FA" w:rsidRDefault="00AD36A1" w:rsidP="00C813DA">
    <w:pPr>
      <w:pStyle w:val="Kopfzeile"/>
      <w:tabs>
        <w:tab w:val="clear" w:pos="9072"/>
        <w:tab w:val="left" w:pos="7137"/>
      </w:tabs>
      <w:spacing w:before="0" w:after="0"/>
      <w:ind w:left="284"/>
      <w:jc w:val="left"/>
      <w:rPr>
        <w:rFonts w:asciiTheme="minorHAnsi" w:hAnsiTheme="minorHAnsi"/>
        <w:sz w:val="20"/>
      </w:rPr>
    </w:pPr>
    <w:r>
      <w:rPr>
        <w:rFonts w:asciiTheme="minorHAnsi" w:hAnsiTheme="minorHAnsi"/>
        <w:sz w:val="20"/>
      </w:rPr>
      <w:t>d</w:t>
    </w:r>
    <w:r w:rsidRPr="00F651FA">
      <w:rPr>
        <w:rFonts w:asciiTheme="minorHAnsi" w:hAnsiTheme="minorHAnsi"/>
        <w:sz w:val="20"/>
      </w:rPr>
      <w:t>er DAkkS</w:t>
    </w:r>
    <w:r>
      <w:rPr>
        <w:rFonts w:asciiTheme="minorHAnsi" w:hAnsiTheme="minorHAnsi"/>
        <w:sz w:val="20"/>
      </w:rPr>
      <w:t>-</w:t>
    </w:r>
    <w:r w:rsidRPr="00F651FA">
      <w:rPr>
        <w:rFonts w:asciiTheme="minorHAnsi" w:hAnsiTheme="minorHAnsi"/>
        <w:sz w:val="20"/>
      </w:rPr>
      <w:t>Webseite</w:t>
    </w:r>
  </w:p>
  <w:p w:rsidR="00AD36A1" w:rsidRPr="00F651FA" w:rsidRDefault="00AD36A1" w:rsidP="00F651FA">
    <w:pPr>
      <w:pStyle w:val="Kopfzeile"/>
      <w:spacing w:before="0" w:after="0"/>
      <w:ind w:left="284"/>
      <w:rPr>
        <w:rFonts w:asciiTheme="minorHAnsi" w:hAnsiTheme="minorHAnsi"/>
        <w:sz w:val="20"/>
      </w:rPr>
    </w:pPr>
    <w:r w:rsidRPr="00F651FA">
      <w:rPr>
        <w:rFonts w:asciiTheme="minorHAnsi" w:hAnsiTheme="minorHAnsi"/>
        <w:sz w:val="20"/>
      </w:rPr>
      <w:t>AZ: 202</w:t>
    </w:r>
    <w:r>
      <w:rPr>
        <w:rFonts w:asciiTheme="minorHAnsi" w:hAnsiTheme="minorHAnsi"/>
        <w:sz w:val="20"/>
      </w:rPr>
      <w:t>6</w:t>
    </w:r>
    <w:r w:rsidRPr="00F651FA">
      <w:rPr>
        <w:rFonts w:asciiTheme="minorHAnsi" w:hAnsiTheme="minorHAnsi"/>
        <w:sz w:val="20"/>
      </w:rPr>
      <w:t>-</w:t>
    </w:r>
    <w:r>
      <w:rPr>
        <w:rFonts w:asciiTheme="minorHAnsi" w:hAnsiTheme="minorHAnsi"/>
        <w:sz w:val="20"/>
      </w:rPr>
      <w:t>00198</w:t>
    </w:r>
    <w:r w:rsidRPr="00F651FA">
      <w:rPr>
        <w:rFonts w:asciiTheme="minorHAnsi" w:hAnsiTheme="minorHAnsi"/>
        <w:sz w:val="20"/>
      </w:rPr>
      <w:t>-</w:t>
    </w:r>
    <w:r>
      <w:rPr>
        <w:rFonts w:asciiTheme="minorHAnsi" w:hAnsiTheme="minorHAnsi"/>
        <w:sz w:val="20"/>
      </w:rPr>
      <w:t>fis-00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3723"/>
    <w:multiLevelType w:val="hybridMultilevel"/>
    <w:tmpl w:val="DF462284"/>
    <w:lvl w:ilvl="0" w:tplc="8AF43D0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1645"/>
    <w:multiLevelType w:val="hybridMultilevel"/>
    <w:tmpl w:val="493045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33047"/>
    <w:multiLevelType w:val="hybridMultilevel"/>
    <w:tmpl w:val="9E42E7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D3723"/>
    <w:multiLevelType w:val="multilevel"/>
    <w:tmpl w:val="853AA750"/>
    <w:lvl w:ilvl="0">
      <w:start w:val="1"/>
      <w:numFmt w:val="bullet"/>
      <w:pStyle w:val="Liste1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464C64"/>
    <w:multiLevelType w:val="multilevel"/>
    <w:tmpl w:val="8E10800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AB331FF"/>
    <w:multiLevelType w:val="singleLevel"/>
    <w:tmpl w:val="63284C90"/>
    <w:lvl w:ilvl="0">
      <w:start w:val="1"/>
      <w:numFmt w:val="bullet"/>
      <w:pStyle w:val="Tabelle3Ein"/>
      <w:lvlText w:val=""/>
      <w:lvlJc w:val="left"/>
      <w:pPr>
        <w:tabs>
          <w:tab w:val="num" w:pos="700"/>
        </w:tabs>
        <w:ind w:left="510" w:hanging="170"/>
      </w:pPr>
      <w:rPr>
        <w:rFonts w:ascii="Wingdings" w:hAnsi="Wingdings" w:hint="default"/>
      </w:rPr>
    </w:lvl>
  </w:abstractNum>
  <w:abstractNum w:abstractNumId="6" w15:restartNumberingAfterBreak="0">
    <w:nsid w:val="13D929C6"/>
    <w:multiLevelType w:val="hybridMultilevel"/>
    <w:tmpl w:val="763099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FD5106"/>
    <w:multiLevelType w:val="hybridMultilevel"/>
    <w:tmpl w:val="5C54921A"/>
    <w:lvl w:ilvl="0" w:tplc="29FE3C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70139EF"/>
    <w:multiLevelType w:val="hybridMultilevel"/>
    <w:tmpl w:val="9BBA9404"/>
    <w:lvl w:ilvl="0" w:tplc="40C8A6C0">
      <w:numFmt w:val="bullet"/>
      <w:lvlText w:val="•"/>
      <w:lvlJc w:val="left"/>
      <w:pPr>
        <w:ind w:left="795" w:hanging="435"/>
      </w:pPr>
      <w:rPr>
        <w:rFonts w:ascii="BundesSerif Office" w:eastAsia="Times New Roman" w:hAnsi="BundesSerif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74B19"/>
    <w:multiLevelType w:val="hybridMultilevel"/>
    <w:tmpl w:val="18607E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16946"/>
    <w:multiLevelType w:val="hybridMultilevel"/>
    <w:tmpl w:val="858270F4"/>
    <w:lvl w:ilvl="0" w:tplc="659A3B04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82166"/>
    <w:multiLevelType w:val="multilevel"/>
    <w:tmpl w:val="F3E8BC94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66"/>
        </w:tabs>
        <w:ind w:left="766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007"/>
        </w:tabs>
        <w:ind w:left="2007" w:hanging="90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91" w:hanging="119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E48724C"/>
    <w:multiLevelType w:val="hybridMultilevel"/>
    <w:tmpl w:val="DBC6F9B0"/>
    <w:lvl w:ilvl="0" w:tplc="F9668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17904"/>
    <w:multiLevelType w:val="multilevel"/>
    <w:tmpl w:val="6E144DD0"/>
    <w:lvl w:ilvl="0">
      <w:start w:val="1"/>
      <w:numFmt w:val="decimal"/>
      <w:pStyle w:val="Anlagen"/>
      <w:suff w:val="nothing"/>
      <w:lvlText w:val="Anlage %1"/>
      <w:lvlJc w:val="left"/>
      <w:pPr>
        <w:ind w:left="1650" w:firstLine="0"/>
      </w:pPr>
      <w:rPr>
        <w:rFonts w:hint="default"/>
      </w:rPr>
    </w:lvl>
    <w:lvl w:ilvl="1">
      <w:start w:val="1"/>
      <w:numFmt w:val="decimalZero"/>
      <w:isLgl/>
      <w:lvlText w:val="Abschnitt %1.%2"/>
      <w:lvlJc w:val="left"/>
      <w:pPr>
        <w:tabs>
          <w:tab w:val="num" w:pos="1728"/>
        </w:tabs>
        <w:ind w:left="288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152"/>
        </w:tabs>
        <w:ind w:left="1152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584"/>
        </w:tabs>
        <w:ind w:left="158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872"/>
        </w:tabs>
        <w:ind w:left="1872" w:hanging="144"/>
      </w:pPr>
      <w:rPr>
        <w:rFonts w:hint="default"/>
      </w:rPr>
    </w:lvl>
  </w:abstractNum>
  <w:abstractNum w:abstractNumId="14" w15:restartNumberingAfterBreak="0">
    <w:nsid w:val="21AC7EE1"/>
    <w:multiLevelType w:val="hybridMultilevel"/>
    <w:tmpl w:val="2924AD26"/>
    <w:lvl w:ilvl="0" w:tplc="23D4C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540D1"/>
    <w:multiLevelType w:val="hybridMultilevel"/>
    <w:tmpl w:val="940C1D7A"/>
    <w:lvl w:ilvl="0" w:tplc="0407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23DC6CD3"/>
    <w:multiLevelType w:val="hybridMultilevel"/>
    <w:tmpl w:val="8D94F9B0"/>
    <w:lvl w:ilvl="0" w:tplc="7422DD98">
      <w:numFmt w:val="bullet"/>
      <w:lvlText w:val="•"/>
      <w:lvlJc w:val="left"/>
      <w:pPr>
        <w:ind w:left="750" w:hanging="39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043259"/>
    <w:multiLevelType w:val="multilevel"/>
    <w:tmpl w:val="0168470E"/>
    <w:styleLink w:val="111111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0433E12"/>
    <w:multiLevelType w:val="hybridMultilevel"/>
    <w:tmpl w:val="01F8EC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31F60"/>
    <w:multiLevelType w:val="singleLevel"/>
    <w:tmpl w:val="F268138E"/>
    <w:lvl w:ilvl="0">
      <w:start w:val="1"/>
      <w:numFmt w:val="bullet"/>
      <w:pStyle w:val="2Einrckungo"/>
      <w:lvlText w:val=""/>
      <w:lvlJc w:val="left"/>
      <w:pPr>
        <w:tabs>
          <w:tab w:val="num" w:pos="690"/>
        </w:tabs>
        <w:ind w:left="613" w:hanging="283"/>
      </w:pPr>
      <w:rPr>
        <w:rFonts w:ascii="Symbol" w:hAnsi="Symbol" w:hint="default"/>
      </w:rPr>
    </w:lvl>
  </w:abstractNum>
  <w:abstractNum w:abstractNumId="20" w15:restartNumberingAfterBreak="0">
    <w:nsid w:val="35077D64"/>
    <w:multiLevelType w:val="hybridMultilevel"/>
    <w:tmpl w:val="48068A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3DC4"/>
    <w:multiLevelType w:val="hybridMultilevel"/>
    <w:tmpl w:val="A2A29E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A4461"/>
    <w:multiLevelType w:val="hybridMultilevel"/>
    <w:tmpl w:val="0A50195C"/>
    <w:lvl w:ilvl="0" w:tplc="54546A2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2DA1A0E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CD98FB8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2EE21C3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472A0A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36E8C8D0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7E48F00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5168316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7E702142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C200C1"/>
    <w:multiLevelType w:val="singleLevel"/>
    <w:tmpl w:val="74648CFE"/>
    <w:lvl w:ilvl="0">
      <w:start w:val="1"/>
      <w:numFmt w:val="bullet"/>
      <w:pStyle w:val="Tabelle2Eino"/>
      <w:lvlText w:val=""/>
      <w:lvlJc w:val="left"/>
      <w:pPr>
        <w:tabs>
          <w:tab w:val="num" w:pos="530"/>
        </w:tabs>
        <w:ind w:left="340" w:hanging="170"/>
      </w:pPr>
      <w:rPr>
        <w:rFonts w:ascii="Symbol" w:hAnsi="Symbol" w:hint="default"/>
      </w:rPr>
    </w:lvl>
  </w:abstractNum>
  <w:abstractNum w:abstractNumId="24" w15:restartNumberingAfterBreak="0">
    <w:nsid w:val="46904D09"/>
    <w:multiLevelType w:val="hybridMultilevel"/>
    <w:tmpl w:val="20F84BAC"/>
    <w:lvl w:ilvl="0" w:tplc="040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6AB5EC7"/>
    <w:multiLevelType w:val="hybridMultilevel"/>
    <w:tmpl w:val="930A53B6"/>
    <w:lvl w:ilvl="0" w:tplc="FFAAA36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46596"/>
    <w:multiLevelType w:val="singleLevel"/>
    <w:tmpl w:val="8DEC19AE"/>
    <w:lvl w:ilvl="0">
      <w:start w:val="1"/>
      <w:numFmt w:val="bullet"/>
      <w:pStyle w:val="3Einrckung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</w:abstractNum>
  <w:abstractNum w:abstractNumId="27" w15:restartNumberingAfterBreak="0">
    <w:nsid w:val="49B909E3"/>
    <w:multiLevelType w:val="singleLevel"/>
    <w:tmpl w:val="67443008"/>
    <w:lvl w:ilvl="0">
      <w:start w:val="1"/>
      <w:numFmt w:val="bullet"/>
      <w:pStyle w:val="ProfilErsteAufzhlung"/>
      <w:lvlText w:val="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</w:rPr>
    </w:lvl>
  </w:abstractNum>
  <w:abstractNum w:abstractNumId="28" w15:restartNumberingAfterBreak="0">
    <w:nsid w:val="50FF7BFE"/>
    <w:multiLevelType w:val="hybridMultilevel"/>
    <w:tmpl w:val="49A49DFA"/>
    <w:lvl w:ilvl="0" w:tplc="8AF43D0E">
      <w:numFmt w:val="bullet"/>
      <w:lvlText w:val="•"/>
      <w:lvlJc w:val="left"/>
      <w:pPr>
        <w:ind w:left="83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53E4267F"/>
    <w:multiLevelType w:val="hybridMultilevel"/>
    <w:tmpl w:val="3F7C0B28"/>
    <w:lvl w:ilvl="0" w:tplc="40C8A6C0">
      <w:numFmt w:val="bullet"/>
      <w:lvlText w:val="•"/>
      <w:lvlJc w:val="left"/>
      <w:pPr>
        <w:ind w:left="795" w:hanging="435"/>
      </w:pPr>
      <w:rPr>
        <w:rFonts w:ascii="BundesSerif Office" w:eastAsia="Times New Roman" w:hAnsi="BundesSerif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84D38"/>
    <w:multiLevelType w:val="multilevel"/>
    <w:tmpl w:val="E4C8556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9F26C1D"/>
    <w:multiLevelType w:val="hybridMultilevel"/>
    <w:tmpl w:val="B19657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B4B6D"/>
    <w:multiLevelType w:val="multilevel"/>
    <w:tmpl w:val="D4B6D86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AD72358"/>
    <w:multiLevelType w:val="singleLevel"/>
    <w:tmpl w:val="C1CC5CF8"/>
    <w:lvl w:ilvl="0">
      <w:start w:val="1"/>
      <w:numFmt w:val="bullet"/>
      <w:pStyle w:val="1Einrckung-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34" w15:restartNumberingAfterBreak="0">
    <w:nsid w:val="5D1529A0"/>
    <w:multiLevelType w:val="hybridMultilevel"/>
    <w:tmpl w:val="20A24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36891"/>
    <w:multiLevelType w:val="hybridMultilevel"/>
    <w:tmpl w:val="63FA03A0"/>
    <w:lvl w:ilvl="0" w:tplc="448C34EA">
      <w:start w:val="1"/>
      <w:numFmt w:val="upperRoman"/>
      <w:lvlText w:val="(%1)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FA6A53"/>
    <w:multiLevelType w:val="hybridMultilevel"/>
    <w:tmpl w:val="1660E9CC"/>
    <w:lvl w:ilvl="0" w:tplc="DF0A3922">
      <w:numFmt w:val="bullet"/>
      <w:lvlText w:val="•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59D0C29"/>
    <w:multiLevelType w:val="hybridMultilevel"/>
    <w:tmpl w:val="8938CA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03375B"/>
    <w:multiLevelType w:val="singleLevel"/>
    <w:tmpl w:val="061E08DE"/>
    <w:lvl w:ilvl="0">
      <w:start w:val="1"/>
      <w:numFmt w:val="bullet"/>
      <w:pStyle w:val="ProfilInnereAufzhlung"/>
      <w:lvlText w:val="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</w:rPr>
    </w:lvl>
  </w:abstractNum>
  <w:abstractNum w:abstractNumId="39" w15:restartNumberingAfterBreak="0">
    <w:nsid w:val="68763F68"/>
    <w:multiLevelType w:val="hybridMultilevel"/>
    <w:tmpl w:val="61D0DF0C"/>
    <w:lvl w:ilvl="0" w:tplc="8AF43D0E">
      <w:numFmt w:val="bullet"/>
      <w:lvlText w:val="•"/>
      <w:lvlJc w:val="left"/>
      <w:pPr>
        <w:ind w:left="698" w:hanging="58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351C"/>
    <w:multiLevelType w:val="hybridMultilevel"/>
    <w:tmpl w:val="5C58F6C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62B17"/>
    <w:multiLevelType w:val="singleLevel"/>
    <w:tmpl w:val="8AE02A56"/>
    <w:lvl w:ilvl="0">
      <w:start w:val="1"/>
      <w:numFmt w:val="bullet"/>
      <w:pStyle w:val="Tabelle1Ein-"/>
      <w:lvlText w:val="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</w:abstractNum>
  <w:abstractNum w:abstractNumId="42" w15:restartNumberingAfterBreak="0">
    <w:nsid w:val="776E0EE0"/>
    <w:multiLevelType w:val="hybridMultilevel"/>
    <w:tmpl w:val="BE2C1EA8"/>
    <w:lvl w:ilvl="0" w:tplc="8AF43D0E">
      <w:numFmt w:val="bullet"/>
      <w:lvlText w:val="•"/>
      <w:lvlJc w:val="left"/>
      <w:pPr>
        <w:ind w:left="698" w:hanging="58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3" w15:restartNumberingAfterBreak="0">
    <w:nsid w:val="77787713"/>
    <w:multiLevelType w:val="hybridMultilevel"/>
    <w:tmpl w:val="C34AA7EE"/>
    <w:lvl w:ilvl="0" w:tplc="E3C4872E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44" w15:restartNumberingAfterBreak="0">
    <w:nsid w:val="7FB21621"/>
    <w:multiLevelType w:val="hybridMultilevel"/>
    <w:tmpl w:val="2594FF3E"/>
    <w:lvl w:ilvl="0" w:tplc="0407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3"/>
  </w:num>
  <w:num w:numId="3">
    <w:abstractNumId w:val="19"/>
  </w:num>
  <w:num w:numId="4">
    <w:abstractNumId w:val="41"/>
  </w:num>
  <w:num w:numId="5">
    <w:abstractNumId w:val="23"/>
  </w:num>
  <w:num w:numId="6">
    <w:abstractNumId w:val="5"/>
  </w:num>
  <w:num w:numId="7">
    <w:abstractNumId w:val="27"/>
  </w:num>
  <w:num w:numId="8">
    <w:abstractNumId w:val="38"/>
  </w:num>
  <w:num w:numId="9">
    <w:abstractNumId w:val="13"/>
  </w:num>
  <w:num w:numId="10">
    <w:abstractNumId w:val="6"/>
  </w:num>
  <w:num w:numId="11">
    <w:abstractNumId w:val="22"/>
  </w:num>
  <w:num w:numId="12">
    <w:abstractNumId w:val="11"/>
  </w:num>
  <w:num w:numId="13">
    <w:abstractNumId w:val="24"/>
  </w:num>
  <w:num w:numId="14">
    <w:abstractNumId w:val="4"/>
  </w:num>
  <w:num w:numId="15">
    <w:abstractNumId w:val="21"/>
  </w:num>
  <w:num w:numId="16">
    <w:abstractNumId w:val="31"/>
  </w:num>
  <w:num w:numId="17">
    <w:abstractNumId w:val="10"/>
  </w:num>
  <w:num w:numId="18">
    <w:abstractNumId w:val="20"/>
  </w:num>
  <w:num w:numId="19">
    <w:abstractNumId w:val="9"/>
  </w:num>
  <w:num w:numId="20">
    <w:abstractNumId w:val="29"/>
  </w:num>
  <w:num w:numId="21">
    <w:abstractNumId w:val="3"/>
  </w:num>
  <w:num w:numId="22">
    <w:abstractNumId w:val="8"/>
  </w:num>
  <w:num w:numId="23">
    <w:abstractNumId w:val="43"/>
  </w:num>
  <w:num w:numId="24">
    <w:abstractNumId w:val="15"/>
  </w:num>
  <w:num w:numId="25">
    <w:abstractNumId w:val="33"/>
  </w:num>
  <w:num w:numId="26">
    <w:abstractNumId w:val="2"/>
  </w:num>
  <w:num w:numId="27">
    <w:abstractNumId w:val="30"/>
  </w:num>
  <w:num w:numId="28">
    <w:abstractNumId w:val="16"/>
  </w:num>
  <w:num w:numId="29">
    <w:abstractNumId w:val="1"/>
  </w:num>
  <w:num w:numId="30">
    <w:abstractNumId w:val="44"/>
  </w:num>
  <w:num w:numId="31">
    <w:abstractNumId w:val="42"/>
  </w:num>
  <w:num w:numId="32">
    <w:abstractNumId w:val="39"/>
  </w:num>
  <w:num w:numId="33">
    <w:abstractNumId w:val="0"/>
  </w:num>
  <w:num w:numId="34">
    <w:abstractNumId w:val="28"/>
  </w:num>
  <w:num w:numId="35">
    <w:abstractNumId w:val="18"/>
  </w:num>
  <w:num w:numId="36">
    <w:abstractNumId w:val="34"/>
  </w:num>
  <w:num w:numId="37">
    <w:abstractNumId w:val="7"/>
  </w:num>
  <w:num w:numId="38">
    <w:abstractNumId w:val="25"/>
  </w:num>
  <w:num w:numId="39">
    <w:abstractNumId w:val="33"/>
  </w:num>
  <w:num w:numId="40">
    <w:abstractNumId w:val="37"/>
  </w:num>
  <w:num w:numId="41">
    <w:abstractNumId w:val="17"/>
  </w:num>
  <w:num w:numId="42">
    <w:abstractNumId w:val="1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21"/>
          </w:tabs>
          <w:ind w:left="1021" w:hanging="102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247"/>
          </w:tabs>
          <w:ind w:left="1247" w:hanging="1247"/>
        </w:pPr>
        <w:rPr>
          <w:rFonts w:hint="default"/>
        </w:rPr>
      </w:lvl>
    </w:lvlOverride>
  </w:num>
  <w:num w:numId="43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510" w:hanging="51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21"/>
          </w:tabs>
          <w:ind w:left="1021" w:hanging="102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247"/>
          </w:tabs>
          <w:ind w:left="1247" w:hanging="124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588"/>
          </w:tabs>
          <w:ind w:left="1588" w:hanging="158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>
    <w:abstractNumId w:val="32"/>
  </w:num>
  <w:num w:numId="45">
    <w:abstractNumId w:val="36"/>
  </w:num>
  <w:num w:numId="46">
    <w:abstractNumId w:val="14"/>
  </w:num>
  <w:num w:numId="47">
    <w:abstractNumId w:val="40"/>
  </w:num>
  <w:num w:numId="48">
    <w:abstractNumId w:val="12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LU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nKMYKkOqrOphjlPiD/dRXtfe4GHDnJPukcLYWWKRQ9uzGdPBmXJO+NcVI9mjKBYen6qlz6hWExi46e/4hCdjw==" w:salt="d1OB7FtDZs2rtxn/3cNjJg=="/>
  <w:defaultTabStop w:val="709"/>
  <w:autoHyphenation/>
  <w:hyphenationZone w:val="142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DD"/>
    <w:rsid w:val="000005F5"/>
    <w:rsid w:val="00000DAC"/>
    <w:rsid w:val="00003567"/>
    <w:rsid w:val="00003EFC"/>
    <w:rsid w:val="000062FF"/>
    <w:rsid w:val="00006319"/>
    <w:rsid w:val="000065C1"/>
    <w:rsid w:val="000069AC"/>
    <w:rsid w:val="00006D97"/>
    <w:rsid w:val="0000719C"/>
    <w:rsid w:val="00007DD7"/>
    <w:rsid w:val="000101A0"/>
    <w:rsid w:val="00010A82"/>
    <w:rsid w:val="00010AB7"/>
    <w:rsid w:val="00010BA2"/>
    <w:rsid w:val="00010D61"/>
    <w:rsid w:val="00011502"/>
    <w:rsid w:val="00011E0F"/>
    <w:rsid w:val="00011FB5"/>
    <w:rsid w:val="000124E7"/>
    <w:rsid w:val="0001322F"/>
    <w:rsid w:val="0001474A"/>
    <w:rsid w:val="00014775"/>
    <w:rsid w:val="0001495D"/>
    <w:rsid w:val="00014D6F"/>
    <w:rsid w:val="0001594B"/>
    <w:rsid w:val="00015C47"/>
    <w:rsid w:val="00016F55"/>
    <w:rsid w:val="00017513"/>
    <w:rsid w:val="00017610"/>
    <w:rsid w:val="0001772D"/>
    <w:rsid w:val="0001775B"/>
    <w:rsid w:val="00017900"/>
    <w:rsid w:val="00017EF7"/>
    <w:rsid w:val="00020012"/>
    <w:rsid w:val="0002042D"/>
    <w:rsid w:val="0002047B"/>
    <w:rsid w:val="00020B8A"/>
    <w:rsid w:val="00020FAA"/>
    <w:rsid w:val="000211BE"/>
    <w:rsid w:val="00021617"/>
    <w:rsid w:val="00021B22"/>
    <w:rsid w:val="000222CA"/>
    <w:rsid w:val="00022764"/>
    <w:rsid w:val="00022D15"/>
    <w:rsid w:val="00024226"/>
    <w:rsid w:val="00024A3A"/>
    <w:rsid w:val="0002537D"/>
    <w:rsid w:val="000269D7"/>
    <w:rsid w:val="00027251"/>
    <w:rsid w:val="00027D71"/>
    <w:rsid w:val="00030B53"/>
    <w:rsid w:val="000316DF"/>
    <w:rsid w:val="00031B2E"/>
    <w:rsid w:val="00031ECC"/>
    <w:rsid w:val="000320EC"/>
    <w:rsid w:val="000332E9"/>
    <w:rsid w:val="00033EA9"/>
    <w:rsid w:val="000341EF"/>
    <w:rsid w:val="00034D4A"/>
    <w:rsid w:val="00034FD4"/>
    <w:rsid w:val="00035DEB"/>
    <w:rsid w:val="00040DBA"/>
    <w:rsid w:val="00042E9D"/>
    <w:rsid w:val="00043435"/>
    <w:rsid w:val="00044037"/>
    <w:rsid w:val="00045CE0"/>
    <w:rsid w:val="00045D01"/>
    <w:rsid w:val="00045E2A"/>
    <w:rsid w:val="00046192"/>
    <w:rsid w:val="00047388"/>
    <w:rsid w:val="000476A7"/>
    <w:rsid w:val="00047A4B"/>
    <w:rsid w:val="00047BB1"/>
    <w:rsid w:val="00050928"/>
    <w:rsid w:val="00050A6A"/>
    <w:rsid w:val="00051B1A"/>
    <w:rsid w:val="00051F74"/>
    <w:rsid w:val="00051FDF"/>
    <w:rsid w:val="000522B3"/>
    <w:rsid w:val="000525CF"/>
    <w:rsid w:val="00053024"/>
    <w:rsid w:val="00054575"/>
    <w:rsid w:val="000558FC"/>
    <w:rsid w:val="00055BE0"/>
    <w:rsid w:val="00056070"/>
    <w:rsid w:val="00056CBC"/>
    <w:rsid w:val="000570E6"/>
    <w:rsid w:val="00057542"/>
    <w:rsid w:val="0005765E"/>
    <w:rsid w:val="0005774D"/>
    <w:rsid w:val="0005792A"/>
    <w:rsid w:val="00057E4B"/>
    <w:rsid w:val="00060030"/>
    <w:rsid w:val="00060DBA"/>
    <w:rsid w:val="000610C8"/>
    <w:rsid w:val="000618E1"/>
    <w:rsid w:val="00062035"/>
    <w:rsid w:val="00062C7F"/>
    <w:rsid w:val="00063231"/>
    <w:rsid w:val="00063407"/>
    <w:rsid w:val="00063BE7"/>
    <w:rsid w:val="00063CD6"/>
    <w:rsid w:val="00064C4B"/>
    <w:rsid w:val="000664B6"/>
    <w:rsid w:val="0006695C"/>
    <w:rsid w:val="00066ED9"/>
    <w:rsid w:val="000670D4"/>
    <w:rsid w:val="000670D5"/>
    <w:rsid w:val="000672EF"/>
    <w:rsid w:val="00067C4B"/>
    <w:rsid w:val="0007047B"/>
    <w:rsid w:val="00070525"/>
    <w:rsid w:val="0007098A"/>
    <w:rsid w:val="00070CA5"/>
    <w:rsid w:val="000710BF"/>
    <w:rsid w:val="0007159A"/>
    <w:rsid w:val="00071A6E"/>
    <w:rsid w:val="0007237E"/>
    <w:rsid w:val="0007295E"/>
    <w:rsid w:val="00072D77"/>
    <w:rsid w:val="000745F3"/>
    <w:rsid w:val="0007528A"/>
    <w:rsid w:val="000754C7"/>
    <w:rsid w:val="00075860"/>
    <w:rsid w:val="0007592F"/>
    <w:rsid w:val="0007634F"/>
    <w:rsid w:val="000763CD"/>
    <w:rsid w:val="00080517"/>
    <w:rsid w:val="00080D0E"/>
    <w:rsid w:val="0008104B"/>
    <w:rsid w:val="00081CAC"/>
    <w:rsid w:val="00082A17"/>
    <w:rsid w:val="000837BC"/>
    <w:rsid w:val="00084365"/>
    <w:rsid w:val="000851CC"/>
    <w:rsid w:val="0008668F"/>
    <w:rsid w:val="0008678A"/>
    <w:rsid w:val="000877B1"/>
    <w:rsid w:val="000902E8"/>
    <w:rsid w:val="00090376"/>
    <w:rsid w:val="0009076A"/>
    <w:rsid w:val="00090A6E"/>
    <w:rsid w:val="00090D70"/>
    <w:rsid w:val="00091F10"/>
    <w:rsid w:val="000933FE"/>
    <w:rsid w:val="0009360C"/>
    <w:rsid w:val="00093CFE"/>
    <w:rsid w:val="0009471D"/>
    <w:rsid w:val="0009486E"/>
    <w:rsid w:val="00094EF2"/>
    <w:rsid w:val="00095451"/>
    <w:rsid w:val="00095457"/>
    <w:rsid w:val="00095B4C"/>
    <w:rsid w:val="00096265"/>
    <w:rsid w:val="00096959"/>
    <w:rsid w:val="000978BD"/>
    <w:rsid w:val="000979E5"/>
    <w:rsid w:val="000A0047"/>
    <w:rsid w:val="000A07F9"/>
    <w:rsid w:val="000A0BD7"/>
    <w:rsid w:val="000A0C29"/>
    <w:rsid w:val="000A131F"/>
    <w:rsid w:val="000A1EF6"/>
    <w:rsid w:val="000A2C81"/>
    <w:rsid w:val="000A2F7F"/>
    <w:rsid w:val="000A3049"/>
    <w:rsid w:val="000A331C"/>
    <w:rsid w:val="000A3CB9"/>
    <w:rsid w:val="000A3F0F"/>
    <w:rsid w:val="000A4408"/>
    <w:rsid w:val="000A5715"/>
    <w:rsid w:val="000A5C9A"/>
    <w:rsid w:val="000A5D0F"/>
    <w:rsid w:val="000A5F90"/>
    <w:rsid w:val="000A6262"/>
    <w:rsid w:val="000A7436"/>
    <w:rsid w:val="000A7B35"/>
    <w:rsid w:val="000B0B17"/>
    <w:rsid w:val="000B109F"/>
    <w:rsid w:val="000B14E6"/>
    <w:rsid w:val="000B19F0"/>
    <w:rsid w:val="000B1C45"/>
    <w:rsid w:val="000B23DD"/>
    <w:rsid w:val="000B27D0"/>
    <w:rsid w:val="000B2E2F"/>
    <w:rsid w:val="000B2EAC"/>
    <w:rsid w:val="000B3A2B"/>
    <w:rsid w:val="000B3CD0"/>
    <w:rsid w:val="000B4130"/>
    <w:rsid w:val="000B4716"/>
    <w:rsid w:val="000B6A7C"/>
    <w:rsid w:val="000B6BEB"/>
    <w:rsid w:val="000B77C1"/>
    <w:rsid w:val="000B77E1"/>
    <w:rsid w:val="000B79BE"/>
    <w:rsid w:val="000B7C00"/>
    <w:rsid w:val="000C0043"/>
    <w:rsid w:val="000C026E"/>
    <w:rsid w:val="000C1047"/>
    <w:rsid w:val="000C2137"/>
    <w:rsid w:val="000C2A92"/>
    <w:rsid w:val="000C319A"/>
    <w:rsid w:val="000C31E8"/>
    <w:rsid w:val="000C3616"/>
    <w:rsid w:val="000C378E"/>
    <w:rsid w:val="000C4891"/>
    <w:rsid w:val="000C4D64"/>
    <w:rsid w:val="000C5D61"/>
    <w:rsid w:val="000C678A"/>
    <w:rsid w:val="000C67EA"/>
    <w:rsid w:val="000C6EB0"/>
    <w:rsid w:val="000C72D0"/>
    <w:rsid w:val="000C7434"/>
    <w:rsid w:val="000D0CF0"/>
    <w:rsid w:val="000D118A"/>
    <w:rsid w:val="000D14B1"/>
    <w:rsid w:val="000D170E"/>
    <w:rsid w:val="000D1A04"/>
    <w:rsid w:val="000D3A2B"/>
    <w:rsid w:val="000D3DD5"/>
    <w:rsid w:val="000D418D"/>
    <w:rsid w:val="000D41C4"/>
    <w:rsid w:val="000D41E2"/>
    <w:rsid w:val="000D4A3E"/>
    <w:rsid w:val="000D5574"/>
    <w:rsid w:val="000D5E66"/>
    <w:rsid w:val="000D6488"/>
    <w:rsid w:val="000D68C1"/>
    <w:rsid w:val="000D6FCC"/>
    <w:rsid w:val="000D7BD0"/>
    <w:rsid w:val="000E0499"/>
    <w:rsid w:val="000E08AB"/>
    <w:rsid w:val="000E11CE"/>
    <w:rsid w:val="000E14E0"/>
    <w:rsid w:val="000E1848"/>
    <w:rsid w:val="000E1DE6"/>
    <w:rsid w:val="000E23FB"/>
    <w:rsid w:val="000E2700"/>
    <w:rsid w:val="000E3C41"/>
    <w:rsid w:val="000E3DCB"/>
    <w:rsid w:val="000E3F4C"/>
    <w:rsid w:val="000E4336"/>
    <w:rsid w:val="000E47CC"/>
    <w:rsid w:val="000E4B0B"/>
    <w:rsid w:val="000E4C9F"/>
    <w:rsid w:val="000E4DA0"/>
    <w:rsid w:val="000E5530"/>
    <w:rsid w:val="000E5828"/>
    <w:rsid w:val="000E6801"/>
    <w:rsid w:val="000E68C8"/>
    <w:rsid w:val="000E6C79"/>
    <w:rsid w:val="000E74D8"/>
    <w:rsid w:val="000E76B3"/>
    <w:rsid w:val="000E78F0"/>
    <w:rsid w:val="000E7B59"/>
    <w:rsid w:val="000E7BFA"/>
    <w:rsid w:val="000F0545"/>
    <w:rsid w:val="000F05D1"/>
    <w:rsid w:val="000F0D1D"/>
    <w:rsid w:val="000F0EB0"/>
    <w:rsid w:val="000F1320"/>
    <w:rsid w:val="000F284A"/>
    <w:rsid w:val="000F2A17"/>
    <w:rsid w:val="000F2AB8"/>
    <w:rsid w:val="000F2D31"/>
    <w:rsid w:val="000F3005"/>
    <w:rsid w:val="000F4006"/>
    <w:rsid w:val="000F5784"/>
    <w:rsid w:val="000F663A"/>
    <w:rsid w:val="000F6A57"/>
    <w:rsid w:val="000F7DF0"/>
    <w:rsid w:val="000F7F22"/>
    <w:rsid w:val="00100016"/>
    <w:rsid w:val="00100B22"/>
    <w:rsid w:val="00101B7E"/>
    <w:rsid w:val="00102E1E"/>
    <w:rsid w:val="00103D87"/>
    <w:rsid w:val="0010488E"/>
    <w:rsid w:val="00105745"/>
    <w:rsid w:val="0010587A"/>
    <w:rsid w:val="00105F90"/>
    <w:rsid w:val="00106DDC"/>
    <w:rsid w:val="00106E1C"/>
    <w:rsid w:val="001071D2"/>
    <w:rsid w:val="001077F9"/>
    <w:rsid w:val="00110029"/>
    <w:rsid w:val="00110709"/>
    <w:rsid w:val="00111DA8"/>
    <w:rsid w:val="00111F60"/>
    <w:rsid w:val="001121A2"/>
    <w:rsid w:val="001125AF"/>
    <w:rsid w:val="001127A0"/>
    <w:rsid w:val="00112E88"/>
    <w:rsid w:val="00113148"/>
    <w:rsid w:val="00113725"/>
    <w:rsid w:val="00114185"/>
    <w:rsid w:val="00114B2E"/>
    <w:rsid w:val="00114C37"/>
    <w:rsid w:val="0011527E"/>
    <w:rsid w:val="00115A3D"/>
    <w:rsid w:val="001164BF"/>
    <w:rsid w:val="00116609"/>
    <w:rsid w:val="0011692F"/>
    <w:rsid w:val="0011746E"/>
    <w:rsid w:val="001176BF"/>
    <w:rsid w:val="00117964"/>
    <w:rsid w:val="001203C3"/>
    <w:rsid w:val="00121CBC"/>
    <w:rsid w:val="00121D73"/>
    <w:rsid w:val="0012213D"/>
    <w:rsid w:val="0012220B"/>
    <w:rsid w:val="00122448"/>
    <w:rsid w:val="00122610"/>
    <w:rsid w:val="001229A1"/>
    <w:rsid w:val="00123739"/>
    <w:rsid w:val="00123C66"/>
    <w:rsid w:val="001240A8"/>
    <w:rsid w:val="00124A12"/>
    <w:rsid w:val="00124B7F"/>
    <w:rsid w:val="00124B8A"/>
    <w:rsid w:val="001255B6"/>
    <w:rsid w:val="00125AEA"/>
    <w:rsid w:val="0012635D"/>
    <w:rsid w:val="00126AE5"/>
    <w:rsid w:val="00126C32"/>
    <w:rsid w:val="00127798"/>
    <w:rsid w:val="0013005E"/>
    <w:rsid w:val="001301CB"/>
    <w:rsid w:val="00130B71"/>
    <w:rsid w:val="00131805"/>
    <w:rsid w:val="00131C58"/>
    <w:rsid w:val="00132E7A"/>
    <w:rsid w:val="00133117"/>
    <w:rsid w:val="00133583"/>
    <w:rsid w:val="00133C3F"/>
    <w:rsid w:val="001343F3"/>
    <w:rsid w:val="001352D7"/>
    <w:rsid w:val="001352F6"/>
    <w:rsid w:val="00135EDD"/>
    <w:rsid w:val="00136ACF"/>
    <w:rsid w:val="00137ADF"/>
    <w:rsid w:val="00137BFD"/>
    <w:rsid w:val="001412C7"/>
    <w:rsid w:val="001416AF"/>
    <w:rsid w:val="00141F05"/>
    <w:rsid w:val="00142296"/>
    <w:rsid w:val="00142DDF"/>
    <w:rsid w:val="0014318E"/>
    <w:rsid w:val="001438EA"/>
    <w:rsid w:val="00144103"/>
    <w:rsid w:val="00144993"/>
    <w:rsid w:val="00144C9E"/>
    <w:rsid w:val="00145131"/>
    <w:rsid w:val="00146FE4"/>
    <w:rsid w:val="00147F5A"/>
    <w:rsid w:val="001516B6"/>
    <w:rsid w:val="00152B70"/>
    <w:rsid w:val="00152DF7"/>
    <w:rsid w:val="00152EA5"/>
    <w:rsid w:val="0015318D"/>
    <w:rsid w:val="0015459E"/>
    <w:rsid w:val="001545FF"/>
    <w:rsid w:val="00154A5C"/>
    <w:rsid w:val="00154E24"/>
    <w:rsid w:val="00155409"/>
    <w:rsid w:val="001554E8"/>
    <w:rsid w:val="00155871"/>
    <w:rsid w:val="00156675"/>
    <w:rsid w:val="00156BA7"/>
    <w:rsid w:val="00157C03"/>
    <w:rsid w:val="00157D49"/>
    <w:rsid w:val="00157EB6"/>
    <w:rsid w:val="0016000A"/>
    <w:rsid w:val="00160655"/>
    <w:rsid w:val="0016090A"/>
    <w:rsid w:val="0016172E"/>
    <w:rsid w:val="00162C52"/>
    <w:rsid w:val="00163B26"/>
    <w:rsid w:val="00163FED"/>
    <w:rsid w:val="00164AAD"/>
    <w:rsid w:val="001665B4"/>
    <w:rsid w:val="001665C3"/>
    <w:rsid w:val="0016682B"/>
    <w:rsid w:val="00166D62"/>
    <w:rsid w:val="00166DFC"/>
    <w:rsid w:val="00166F93"/>
    <w:rsid w:val="00167B16"/>
    <w:rsid w:val="00167B8A"/>
    <w:rsid w:val="00170ACB"/>
    <w:rsid w:val="00170DF3"/>
    <w:rsid w:val="0017221F"/>
    <w:rsid w:val="00172466"/>
    <w:rsid w:val="001724C3"/>
    <w:rsid w:val="00172672"/>
    <w:rsid w:val="0017308C"/>
    <w:rsid w:val="001736F7"/>
    <w:rsid w:val="001769CB"/>
    <w:rsid w:val="00176B92"/>
    <w:rsid w:val="00176C14"/>
    <w:rsid w:val="00176E5E"/>
    <w:rsid w:val="001771AF"/>
    <w:rsid w:val="001777C2"/>
    <w:rsid w:val="00180A39"/>
    <w:rsid w:val="00180C7F"/>
    <w:rsid w:val="00181255"/>
    <w:rsid w:val="001814E9"/>
    <w:rsid w:val="00181505"/>
    <w:rsid w:val="001818DC"/>
    <w:rsid w:val="00181BC1"/>
    <w:rsid w:val="001823B6"/>
    <w:rsid w:val="00182B22"/>
    <w:rsid w:val="001836A3"/>
    <w:rsid w:val="00183A81"/>
    <w:rsid w:val="00183F3A"/>
    <w:rsid w:val="00184265"/>
    <w:rsid w:val="00184770"/>
    <w:rsid w:val="00185B50"/>
    <w:rsid w:val="00185BCB"/>
    <w:rsid w:val="00185E7C"/>
    <w:rsid w:val="00186BD3"/>
    <w:rsid w:val="00186D26"/>
    <w:rsid w:val="00186F69"/>
    <w:rsid w:val="0018760E"/>
    <w:rsid w:val="00191409"/>
    <w:rsid w:val="00192115"/>
    <w:rsid w:val="00192278"/>
    <w:rsid w:val="00192CE9"/>
    <w:rsid w:val="001930BB"/>
    <w:rsid w:val="0019396D"/>
    <w:rsid w:val="00193BBB"/>
    <w:rsid w:val="0019448B"/>
    <w:rsid w:val="00195EF3"/>
    <w:rsid w:val="00196609"/>
    <w:rsid w:val="00196855"/>
    <w:rsid w:val="00197694"/>
    <w:rsid w:val="00197E21"/>
    <w:rsid w:val="001A075F"/>
    <w:rsid w:val="001A0FDE"/>
    <w:rsid w:val="001A211E"/>
    <w:rsid w:val="001A23C6"/>
    <w:rsid w:val="001A38AF"/>
    <w:rsid w:val="001A49A4"/>
    <w:rsid w:val="001A5126"/>
    <w:rsid w:val="001A588F"/>
    <w:rsid w:val="001A676E"/>
    <w:rsid w:val="001A6B28"/>
    <w:rsid w:val="001A6B83"/>
    <w:rsid w:val="001A7B7D"/>
    <w:rsid w:val="001B02D7"/>
    <w:rsid w:val="001B05BA"/>
    <w:rsid w:val="001B068D"/>
    <w:rsid w:val="001B0D67"/>
    <w:rsid w:val="001B117E"/>
    <w:rsid w:val="001B12F1"/>
    <w:rsid w:val="001B14B2"/>
    <w:rsid w:val="001B260E"/>
    <w:rsid w:val="001B39FF"/>
    <w:rsid w:val="001B45BF"/>
    <w:rsid w:val="001B4628"/>
    <w:rsid w:val="001B4894"/>
    <w:rsid w:val="001B4A34"/>
    <w:rsid w:val="001B51A9"/>
    <w:rsid w:val="001B6071"/>
    <w:rsid w:val="001B73A6"/>
    <w:rsid w:val="001B76A7"/>
    <w:rsid w:val="001B7FB9"/>
    <w:rsid w:val="001C04F0"/>
    <w:rsid w:val="001C09AD"/>
    <w:rsid w:val="001C0C09"/>
    <w:rsid w:val="001C1010"/>
    <w:rsid w:val="001C1869"/>
    <w:rsid w:val="001C22ED"/>
    <w:rsid w:val="001C23B2"/>
    <w:rsid w:val="001C278A"/>
    <w:rsid w:val="001C278B"/>
    <w:rsid w:val="001C2860"/>
    <w:rsid w:val="001C3587"/>
    <w:rsid w:val="001C394F"/>
    <w:rsid w:val="001C45FA"/>
    <w:rsid w:val="001C4620"/>
    <w:rsid w:val="001C4BDE"/>
    <w:rsid w:val="001C5048"/>
    <w:rsid w:val="001C6E90"/>
    <w:rsid w:val="001C6FC8"/>
    <w:rsid w:val="001C71B1"/>
    <w:rsid w:val="001C74B3"/>
    <w:rsid w:val="001C7931"/>
    <w:rsid w:val="001C7A05"/>
    <w:rsid w:val="001D047E"/>
    <w:rsid w:val="001D0B6D"/>
    <w:rsid w:val="001D0BD2"/>
    <w:rsid w:val="001D0C1E"/>
    <w:rsid w:val="001D0C52"/>
    <w:rsid w:val="001D0C99"/>
    <w:rsid w:val="001D0D1B"/>
    <w:rsid w:val="001D2F62"/>
    <w:rsid w:val="001D2FDC"/>
    <w:rsid w:val="001D3207"/>
    <w:rsid w:val="001D33BA"/>
    <w:rsid w:val="001D3AD0"/>
    <w:rsid w:val="001D3B3F"/>
    <w:rsid w:val="001D3C2F"/>
    <w:rsid w:val="001D4223"/>
    <w:rsid w:val="001D472F"/>
    <w:rsid w:val="001D48ED"/>
    <w:rsid w:val="001D5126"/>
    <w:rsid w:val="001D5A93"/>
    <w:rsid w:val="001D5BA4"/>
    <w:rsid w:val="001D638B"/>
    <w:rsid w:val="001D728F"/>
    <w:rsid w:val="001D754A"/>
    <w:rsid w:val="001E00E4"/>
    <w:rsid w:val="001E0A17"/>
    <w:rsid w:val="001E1C80"/>
    <w:rsid w:val="001E20C1"/>
    <w:rsid w:val="001E22DA"/>
    <w:rsid w:val="001E3CD2"/>
    <w:rsid w:val="001E3CD3"/>
    <w:rsid w:val="001E50AD"/>
    <w:rsid w:val="001E5893"/>
    <w:rsid w:val="001E5B8E"/>
    <w:rsid w:val="001E5EA3"/>
    <w:rsid w:val="001E60EC"/>
    <w:rsid w:val="001E6324"/>
    <w:rsid w:val="001E64F1"/>
    <w:rsid w:val="001E69C9"/>
    <w:rsid w:val="001F0545"/>
    <w:rsid w:val="001F0EEF"/>
    <w:rsid w:val="001F22B5"/>
    <w:rsid w:val="001F237C"/>
    <w:rsid w:val="001F291B"/>
    <w:rsid w:val="001F2F14"/>
    <w:rsid w:val="001F355E"/>
    <w:rsid w:val="001F3A57"/>
    <w:rsid w:val="001F3B97"/>
    <w:rsid w:val="001F4278"/>
    <w:rsid w:val="001F44F9"/>
    <w:rsid w:val="001F488F"/>
    <w:rsid w:val="001F4A07"/>
    <w:rsid w:val="001F5238"/>
    <w:rsid w:val="001F543B"/>
    <w:rsid w:val="001F5F23"/>
    <w:rsid w:val="001F6F21"/>
    <w:rsid w:val="001F798B"/>
    <w:rsid w:val="001F7F40"/>
    <w:rsid w:val="00201CB6"/>
    <w:rsid w:val="00202631"/>
    <w:rsid w:val="00202FCF"/>
    <w:rsid w:val="002033BC"/>
    <w:rsid w:val="0020355D"/>
    <w:rsid w:val="0020389A"/>
    <w:rsid w:val="00203D8E"/>
    <w:rsid w:val="0020594F"/>
    <w:rsid w:val="0020617A"/>
    <w:rsid w:val="002061E0"/>
    <w:rsid w:val="0020660D"/>
    <w:rsid w:val="00206615"/>
    <w:rsid w:val="00207CB7"/>
    <w:rsid w:val="00210A0D"/>
    <w:rsid w:val="00210C9C"/>
    <w:rsid w:val="0021188D"/>
    <w:rsid w:val="00212A49"/>
    <w:rsid w:val="00213717"/>
    <w:rsid w:val="00213E37"/>
    <w:rsid w:val="00215E97"/>
    <w:rsid w:val="0021680D"/>
    <w:rsid w:val="00216D87"/>
    <w:rsid w:val="0021711E"/>
    <w:rsid w:val="00217D6B"/>
    <w:rsid w:val="002200A6"/>
    <w:rsid w:val="00222CA4"/>
    <w:rsid w:val="0022315C"/>
    <w:rsid w:val="00224362"/>
    <w:rsid w:val="0022444B"/>
    <w:rsid w:val="00224D04"/>
    <w:rsid w:val="00225373"/>
    <w:rsid w:val="00225668"/>
    <w:rsid w:val="002258E9"/>
    <w:rsid w:val="00225DCE"/>
    <w:rsid w:val="00226502"/>
    <w:rsid w:val="0022787B"/>
    <w:rsid w:val="00227E52"/>
    <w:rsid w:val="00230BFA"/>
    <w:rsid w:val="002311EF"/>
    <w:rsid w:val="0023179D"/>
    <w:rsid w:val="00231C7D"/>
    <w:rsid w:val="00232148"/>
    <w:rsid w:val="0023219A"/>
    <w:rsid w:val="00232943"/>
    <w:rsid w:val="0023347A"/>
    <w:rsid w:val="002339A0"/>
    <w:rsid w:val="00233EF5"/>
    <w:rsid w:val="0023480D"/>
    <w:rsid w:val="0023545A"/>
    <w:rsid w:val="002359BC"/>
    <w:rsid w:val="0023610F"/>
    <w:rsid w:val="002366C4"/>
    <w:rsid w:val="00236F21"/>
    <w:rsid w:val="00237475"/>
    <w:rsid w:val="00237F9D"/>
    <w:rsid w:val="00237FA7"/>
    <w:rsid w:val="00240CEA"/>
    <w:rsid w:val="00241AC7"/>
    <w:rsid w:val="00243246"/>
    <w:rsid w:val="00243295"/>
    <w:rsid w:val="00244D3C"/>
    <w:rsid w:val="00245068"/>
    <w:rsid w:val="002453E8"/>
    <w:rsid w:val="0024567D"/>
    <w:rsid w:val="00245B45"/>
    <w:rsid w:val="00245F24"/>
    <w:rsid w:val="00247B3B"/>
    <w:rsid w:val="00250E42"/>
    <w:rsid w:val="002517E7"/>
    <w:rsid w:val="002519D4"/>
    <w:rsid w:val="00251E16"/>
    <w:rsid w:val="00252166"/>
    <w:rsid w:val="0025250D"/>
    <w:rsid w:val="00252839"/>
    <w:rsid w:val="00253268"/>
    <w:rsid w:val="00253BA9"/>
    <w:rsid w:val="00254010"/>
    <w:rsid w:val="00254204"/>
    <w:rsid w:val="0025491C"/>
    <w:rsid w:val="00254A2F"/>
    <w:rsid w:val="00254E58"/>
    <w:rsid w:val="00255286"/>
    <w:rsid w:val="0025579B"/>
    <w:rsid w:val="00255D4F"/>
    <w:rsid w:val="00255D7D"/>
    <w:rsid w:val="00256D5D"/>
    <w:rsid w:val="00257283"/>
    <w:rsid w:val="002572BE"/>
    <w:rsid w:val="00257583"/>
    <w:rsid w:val="00260012"/>
    <w:rsid w:val="0026029A"/>
    <w:rsid w:val="0026090D"/>
    <w:rsid w:val="00260CCF"/>
    <w:rsid w:val="002613BF"/>
    <w:rsid w:val="0026143A"/>
    <w:rsid w:val="00261446"/>
    <w:rsid w:val="002615D8"/>
    <w:rsid w:val="00261A28"/>
    <w:rsid w:val="00261B93"/>
    <w:rsid w:val="00262585"/>
    <w:rsid w:val="00262ABC"/>
    <w:rsid w:val="002641D7"/>
    <w:rsid w:val="002646D9"/>
    <w:rsid w:val="0026475E"/>
    <w:rsid w:val="00264880"/>
    <w:rsid w:val="0026508B"/>
    <w:rsid w:val="002658BD"/>
    <w:rsid w:val="00266132"/>
    <w:rsid w:val="002662A6"/>
    <w:rsid w:val="00266866"/>
    <w:rsid w:val="00270692"/>
    <w:rsid w:val="002710B9"/>
    <w:rsid w:val="002715D6"/>
    <w:rsid w:val="00271F47"/>
    <w:rsid w:val="0027310E"/>
    <w:rsid w:val="002731C5"/>
    <w:rsid w:val="00273937"/>
    <w:rsid w:val="00274493"/>
    <w:rsid w:val="00274774"/>
    <w:rsid w:val="0027545A"/>
    <w:rsid w:val="002756C2"/>
    <w:rsid w:val="00277050"/>
    <w:rsid w:val="00277C81"/>
    <w:rsid w:val="00277E5E"/>
    <w:rsid w:val="002806E1"/>
    <w:rsid w:val="002810AB"/>
    <w:rsid w:val="002810CB"/>
    <w:rsid w:val="002810D2"/>
    <w:rsid w:val="002812C7"/>
    <w:rsid w:val="00281703"/>
    <w:rsid w:val="00281B25"/>
    <w:rsid w:val="002824D7"/>
    <w:rsid w:val="0028275A"/>
    <w:rsid w:val="00282A99"/>
    <w:rsid w:val="002836BA"/>
    <w:rsid w:val="00283AEC"/>
    <w:rsid w:val="00283B98"/>
    <w:rsid w:val="002849BD"/>
    <w:rsid w:val="00286FB4"/>
    <w:rsid w:val="00287C4D"/>
    <w:rsid w:val="00290E38"/>
    <w:rsid w:val="00291523"/>
    <w:rsid w:val="002918DF"/>
    <w:rsid w:val="00291EFE"/>
    <w:rsid w:val="00292393"/>
    <w:rsid w:val="0029260D"/>
    <w:rsid w:val="0029268E"/>
    <w:rsid w:val="002928F2"/>
    <w:rsid w:val="0029297C"/>
    <w:rsid w:val="00292CAF"/>
    <w:rsid w:val="00292CC5"/>
    <w:rsid w:val="00293026"/>
    <w:rsid w:val="00293319"/>
    <w:rsid w:val="00293D4D"/>
    <w:rsid w:val="0029424B"/>
    <w:rsid w:val="00294985"/>
    <w:rsid w:val="00295D08"/>
    <w:rsid w:val="002975C4"/>
    <w:rsid w:val="002976BC"/>
    <w:rsid w:val="00297975"/>
    <w:rsid w:val="00297BDB"/>
    <w:rsid w:val="002A08AA"/>
    <w:rsid w:val="002A0A83"/>
    <w:rsid w:val="002A168C"/>
    <w:rsid w:val="002A1CB0"/>
    <w:rsid w:val="002A1D77"/>
    <w:rsid w:val="002A2B33"/>
    <w:rsid w:val="002A2B74"/>
    <w:rsid w:val="002A31CF"/>
    <w:rsid w:val="002A3577"/>
    <w:rsid w:val="002A3960"/>
    <w:rsid w:val="002A436E"/>
    <w:rsid w:val="002A6922"/>
    <w:rsid w:val="002A73A0"/>
    <w:rsid w:val="002A7678"/>
    <w:rsid w:val="002B0F1F"/>
    <w:rsid w:val="002B1D5E"/>
    <w:rsid w:val="002B2364"/>
    <w:rsid w:val="002B2A97"/>
    <w:rsid w:val="002B2ADE"/>
    <w:rsid w:val="002B337C"/>
    <w:rsid w:val="002B3A79"/>
    <w:rsid w:val="002B425E"/>
    <w:rsid w:val="002B6BB4"/>
    <w:rsid w:val="002B6E87"/>
    <w:rsid w:val="002B7421"/>
    <w:rsid w:val="002B74E0"/>
    <w:rsid w:val="002B7E53"/>
    <w:rsid w:val="002C00B0"/>
    <w:rsid w:val="002C153F"/>
    <w:rsid w:val="002C1830"/>
    <w:rsid w:val="002C1EE9"/>
    <w:rsid w:val="002C21BF"/>
    <w:rsid w:val="002C22D9"/>
    <w:rsid w:val="002C26ED"/>
    <w:rsid w:val="002C2BB3"/>
    <w:rsid w:val="002C2C79"/>
    <w:rsid w:val="002C316E"/>
    <w:rsid w:val="002C3490"/>
    <w:rsid w:val="002C3499"/>
    <w:rsid w:val="002C3D44"/>
    <w:rsid w:val="002C4862"/>
    <w:rsid w:val="002C5B82"/>
    <w:rsid w:val="002C5D6B"/>
    <w:rsid w:val="002C625B"/>
    <w:rsid w:val="002C63A3"/>
    <w:rsid w:val="002C682B"/>
    <w:rsid w:val="002C6BC1"/>
    <w:rsid w:val="002C7E14"/>
    <w:rsid w:val="002D2E71"/>
    <w:rsid w:val="002D5518"/>
    <w:rsid w:val="002D57AF"/>
    <w:rsid w:val="002D6D43"/>
    <w:rsid w:val="002D771D"/>
    <w:rsid w:val="002D78F3"/>
    <w:rsid w:val="002E0648"/>
    <w:rsid w:val="002E0671"/>
    <w:rsid w:val="002E06BB"/>
    <w:rsid w:val="002E0EC3"/>
    <w:rsid w:val="002E0F77"/>
    <w:rsid w:val="002E1AFE"/>
    <w:rsid w:val="002E1BF4"/>
    <w:rsid w:val="002E1D86"/>
    <w:rsid w:val="002E215E"/>
    <w:rsid w:val="002E226C"/>
    <w:rsid w:val="002E4DEA"/>
    <w:rsid w:val="002E4F4C"/>
    <w:rsid w:val="002E6727"/>
    <w:rsid w:val="002E6F26"/>
    <w:rsid w:val="002E7FD9"/>
    <w:rsid w:val="002F01F2"/>
    <w:rsid w:val="002F0DE8"/>
    <w:rsid w:val="002F11DA"/>
    <w:rsid w:val="002F1201"/>
    <w:rsid w:val="002F1691"/>
    <w:rsid w:val="002F19EC"/>
    <w:rsid w:val="002F1BC6"/>
    <w:rsid w:val="002F2630"/>
    <w:rsid w:val="002F2EA1"/>
    <w:rsid w:val="002F3469"/>
    <w:rsid w:val="002F3677"/>
    <w:rsid w:val="002F36E7"/>
    <w:rsid w:val="002F3FC6"/>
    <w:rsid w:val="002F4BC9"/>
    <w:rsid w:val="002F5C3E"/>
    <w:rsid w:val="002F690B"/>
    <w:rsid w:val="002F6A96"/>
    <w:rsid w:val="002F72B3"/>
    <w:rsid w:val="002F72C3"/>
    <w:rsid w:val="002F74D5"/>
    <w:rsid w:val="002F7B2A"/>
    <w:rsid w:val="002F7FE4"/>
    <w:rsid w:val="00300D4D"/>
    <w:rsid w:val="00301786"/>
    <w:rsid w:val="003025F6"/>
    <w:rsid w:val="00303EDA"/>
    <w:rsid w:val="00304088"/>
    <w:rsid w:val="0030448A"/>
    <w:rsid w:val="00304926"/>
    <w:rsid w:val="00304E66"/>
    <w:rsid w:val="003050E5"/>
    <w:rsid w:val="003056BF"/>
    <w:rsid w:val="00305EE9"/>
    <w:rsid w:val="00306A4B"/>
    <w:rsid w:val="00306B7D"/>
    <w:rsid w:val="00306DA3"/>
    <w:rsid w:val="00306DEF"/>
    <w:rsid w:val="003075F3"/>
    <w:rsid w:val="0030760C"/>
    <w:rsid w:val="0030787F"/>
    <w:rsid w:val="00307C9C"/>
    <w:rsid w:val="00307DFC"/>
    <w:rsid w:val="00310465"/>
    <w:rsid w:val="00310628"/>
    <w:rsid w:val="003106AB"/>
    <w:rsid w:val="00310945"/>
    <w:rsid w:val="00310EDF"/>
    <w:rsid w:val="003115A8"/>
    <w:rsid w:val="00311DB9"/>
    <w:rsid w:val="00311EC0"/>
    <w:rsid w:val="00312146"/>
    <w:rsid w:val="00312459"/>
    <w:rsid w:val="0031339F"/>
    <w:rsid w:val="00314D16"/>
    <w:rsid w:val="00314F61"/>
    <w:rsid w:val="003152B2"/>
    <w:rsid w:val="00315640"/>
    <w:rsid w:val="00315644"/>
    <w:rsid w:val="00315B46"/>
    <w:rsid w:val="00315CED"/>
    <w:rsid w:val="00316002"/>
    <w:rsid w:val="003171E8"/>
    <w:rsid w:val="00317729"/>
    <w:rsid w:val="00317FB0"/>
    <w:rsid w:val="003200E8"/>
    <w:rsid w:val="003200FF"/>
    <w:rsid w:val="00322303"/>
    <w:rsid w:val="00322507"/>
    <w:rsid w:val="0032288F"/>
    <w:rsid w:val="00323115"/>
    <w:rsid w:val="00323CE5"/>
    <w:rsid w:val="00323DA5"/>
    <w:rsid w:val="00323E60"/>
    <w:rsid w:val="003240D0"/>
    <w:rsid w:val="00324256"/>
    <w:rsid w:val="003249A1"/>
    <w:rsid w:val="003258D0"/>
    <w:rsid w:val="00325DFC"/>
    <w:rsid w:val="00325E72"/>
    <w:rsid w:val="00326401"/>
    <w:rsid w:val="00326CFA"/>
    <w:rsid w:val="00327897"/>
    <w:rsid w:val="00327E40"/>
    <w:rsid w:val="00327F20"/>
    <w:rsid w:val="003301A4"/>
    <w:rsid w:val="0033036E"/>
    <w:rsid w:val="00330615"/>
    <w:rsid w:val="003311B2"/>
    <w:rsid w:val="003320B4"/>
    <w:rsid w:val="003321BB"/>
    <w:rsid w:val="00332ECE"/>
    <w:rsid w:val="0033324E"/>
    <w:rsid w:val="003336DC"/>
    <w:rsid w:val="003345DB"/>
    <w:rsid w:val="00334F1E"/>
    <w:rsid w:val="003354BE"/>
    <w:rsid w:val="00335768"/>
    <w:rsid w:val="00335C2F"/>
    <w:rsid w:val="0033691A"/>
    <w:rsid w:val="003371F8"/>
    <w:rsid w:val="003373E3"/>
    <w:rsid w:val="003402B1"/>
    <w:rsid w:val="00340DD0"/>
    <w:rsid w:val="00340FF0"/>
    <w:rsid w:val="00341812"/>
    <w:rsid w:val="00341D70"/>
    <w:rsid w:val="00341FE8"/>
    <w:rsid w:val="003420C7"/>
    <w:rsid w:val="003421D5"/>
    <w:rsid w:val="00342D02"/>
    <w:rsid w:val="00343AAE"/>
    <w:rsid w:val="00343DB6"/>
    <w:rsid w:val="00343ED7"/>
    <w:rsid w:val="00344176"/>
    <w:rsid w:val="00344201"/>
    <w:rsid w:val="003442BC"/>
    <w:rsid w:val="00344759"/>
    <w:rsid w:val="003459DF"/>
    <w:rsid w:val="00345E3A"/>
    <w:rsid w:val="00346D70"/>
    <w:rsid w:val="003474AB"/>
    <w:rsid w:val="0035034C"/>
    <w:rsid w:val="0035092B"/>
    <w:rsid w:val="00353A92"/>
    <w:rsid w:val="00353BFD"/>
    <w:rsid w:val="00354649"/>
    <w:rsid w:val="00354759"/>
    <w:rsid w:val="003549A2"/>
    <w:rsid w:val="00354ED3"/>
    <w:rsid w:val="00355918"/>
    <w:rsid w:val="00355AD8"/>
    <w:rsid w:val="00355C02"/>
    <w:rsid w:val="00356B55"/>
    <w:rsid w:val="00357174"/>
    <w:rsid w:val="003600F4"/>
    <w:rsid w:val="003609CA"/>
    <w:rsid w:val="00361236"/>
    <w:rsid w:val="00361C58"/>
    <w:rsid w:val="00362730"/>
    <w:rsid w:val="0036377D"/>
    <w:rsid w:val="003652C8"/>
    <w:rsid w:val="00365DBA"/>
    <w:rsid w:val="00365F17"/>
    <w:rsid w:val="003663FE"/>
    <w:rsid w:val="0036647D"/>
    <w:rsid w:val="003664F8"/>
    <w:rsid w:val="00366AEB"/>
    <w:rsid w:val="00366C09"/>
    <w:rsid w:val="00367734"/>
    <w:rsid w:val="0036787C"/>
    <w:rsid w:val="00367C26"/>
    <w:rsid w:val="00370379"/>
    <w:rsid w:val="00370E62"/>
    <w:rsid w:val="00371AA8"/>
    <w:rsid w:val="00371C71"/>
    <w:rsid w:val="00371E85"/>
    <w:rsid w:val="003721C0"/>
    <w:rsid w:val="00372734"/>
    <w:rsid w:val="00372760"/>
    <w:rsid w:val="00372DEF"/>
    <w:rsid w:val="00373319"/>
    <w:rsid w:val="00373B19"/>
    <w:rsid w:val="00374392"/>
    <w:rsid w:val="00374445"/>
    <w:rsid w:val="0037508A"/>
    <w:rsid w:val="003758F0"/>
    <w:rsid w:val="00375D41"/>
    <w:rsid w:val="003762EF"/>
    <w:rsid w:val="00376BA1"/>
    <w:rsid w:val="00377708"/>
    <w:rsid w:val="00377B89"/>
    <w:rsid w:val="003803C1"/>
    <w:rsid w:val="00380A68"/>
    <w:rsid w:val="00380BD9"/>
    <w:rsid w:val="0038139C"/>
    <w:rsid w:val="0038143A"/>
    <w:rsid w:val="00381633"/>
    <w:rsid w:val="00382087"/>
    <w:rsid w:val="00382579"/>
    <w:rsid w:val="003828B8"/>
    <w:rsid w:val="00383DFC"/>
    <w:rsid w:val="0038461F"/>
    <w:rsid w:val="00385404"/>
    <w:rsid w:val="00385A33"/>
    <w:rsid w:val="00386412"/>
    <w:rsid w:val="003876FE"/>
    <w:rsid w:val="00387EE6"/>
    <w:rsid w:val="003903B9"/>
    <w:rsid w:val="00391139"/>
    <w:rsid w:val="00392CCA"/>
    <w:rsid w:val="00392F91"/>
    <w:rsid w:val="0039331A"/>
    <w:rsid w:val="003934D2"/>
    <w:rsid w:val="003937E4"/>
    <w:rsid w:val="003942B7"/>
    <w:rsid w:val="003945A9"/>
    <w:rsid w:val="00394661"/>
    <w:rsid w:val="0039530E"/>
    <w:rsid w:val="003953EB"/>
    <w:rsid w:val="00395858"/>
    <w:rsid w:val="0039586F"/>
    <w:rsid w:val="003958F8"/>
    <w:rsid w:val="00395968"/>
    <w:rsid w:val="00396A31"/>
    <w:rsid w:val="00396C09"/>
    <w:rsid w:val="00396D0C"/>
    <w:rsid w:val="00396E35"/>
    <w:rsid w:val="00396FD3"/>
    <w:rsid w:val="003970FA"/>
    <w:rsid w:val="0039776D"/>
    <w:rsid w:val="003A0C1E"/>
    <w:rsid w:val="003A1AB3"/>
    <w:rsid w:val="003A1DBB"/>
    <w:rsid w:val="003A1F2B"/>
    <w:rsid w:val="003A3600"/>
    <w:rsid w:val="003A3674"/>
    <w:rsid w:val="003A3A90"/>
    <w:rsid w:val="003A45BA"/>
    <w:rsid w:val="003A469E"/>
    <w:rsid w:val="003A476E"/>
    <w:rsid w:val="003A4D49"/>
    <w:rsid w:val="003A4DF7"/>
    <w:rsid w:val="003A57F5"/>
    <w:rsid w:val="003A656F"/>
    <w:rsid w:val="003A69B0"/>
    <w:rsid w:val="003A69F0"/>
    <w:rsid w:val="003A6F23"/>
    <w:rsid w:val="003A73E4"/>
    <w:rsid w:val="003A7AAF"/>
    <w:rsid w:val="003A7BD0"/>
    <w:rsid w:val="003A7F2E"/>
    <w:rsid w:val="003B0E8E"/>
    <w:rsid w:val="003B1BD9"/>
    <w:rsid w:val="003B1CB4"/>
    <w:rsid w:val="003B1F4A"/>
    <w:rsid w:val="003B2B1C"/>
    <w:rsid w:val="003B30CD"/>
    <w:rsid w:val="003B3340"/>
    <w:rsid w:val="003B37AB"/>
    <w:rsid w:val="003B4398"/>
    <w:rsid w:val="003B46DD"/>
    <w:rsid w:val="003B48F7"/>
    <w:rsid w:val="003B5143"/>
    <w:rsid w:val="003B5368"/>
    <w:rsid w:val="003B675D"/>
    <w:rsid w:val="003B677C"/>
    <w:rsid w:val="003B7200"/>
    <w:rsid w:val="003B7CE2"/>
    <w:rsid w:val="003C03EE"/>
    <w:rsid w:val="003C04CD"/>
    <w:rsid w:val="003C0996"/>
    <w:rsid w:val="003C0B71"/>
    <w:rsid w:val="003C18C8"/>
    <w:rsid w:val="003C1E85"/>
    <w:rsid w:val="003C1F51"/>
    <w:rsid w:val="003C2667"/>
    <w:rsid w:val="003C2ECE"/>
    <w:rsid w:val="003C336C"/>
    <w:rsid w:val="003C345F"/>
    <w:rsid w:val="003C3CFD"/>
    <w:rsid w:val="003C401A"/>
    <w:rsid w:val="003C45E5"/>
    <w:rsid w:val="003C499B"/>
    <w:rsid w:val="003C4C41"/>
    <w:rsid w:val="003C53A7"/>
    <w:rsid w:val="003C56DC"/>
    <w:rsid w:val="003C5E49"/>
    <w:rsid w:val="003D03B7"/>
    <w:rsid w:val="003D03E4"/>
    <w:rsid w:val="003D2262"/>
    <w:rsid w:val="003D2728"/>
    <w:rsid w:val="003D3AE1"/>
    <w:rsid w:val="003D401B"/>
    <w:rsid w:val="003D4359"/>
    <w:rsid w:val="003D4443"/>
    <w:rsid w:val="003D7325"/>
    <w:rsid w:val="003E0E7B"/>
    <w:rsid w:val="003E11CB"/>
    <w:rsid w:val="003E20F4"/>
    <w:rsid w:val="003E3FAD"/>
    <w:rsid w:val="003E51EB"/>
    <w:rsid w:val="003E5957"/>
    <w:rsid w:val="003E6586"/>
    <w:rsid w:val="003E70C8"/>
    <w:rsid w:val="003E722E"/>
    <w:rsid w:val="003E7342"/>
    <w:rsid w:val="003E7C0E"/>
    <w:rsid w:val="003F0FC3"/>
    <w:rsid w:val="003F1947"/>
    <w:rsid w:val="003F1BA7"/>
    <w:rsid w:val="003F3346"/>
    <w:rsid w:val="003F4BF0"/>
    <w:rsid w:val="003F5049"/>
    <w:rsid w:val="003F53C4"/>
    <w:rsid w:val="003F59B4"/>
    <w:rsid w:val="003F680E"/>
    <w:rsid w:val="003F71A3"/>
    <w:rsid w:val="00400920"/>
    <w:rsid w:val="00400D32"/>
    <w:rsid w:val="00400E36"/>
    <w:rsid w:val="00400EE5"/>
    <w:rsid w:val="004013C9"/>
    <w:rsid w:val="004013ED"/>
    <w:rsid w:val="00401FB9"/>
    <w:rsid w:val="004020C6"/>
    <w:rsid w:val="004026A5"/>
    <w:rsid w:val="00402C89"/>
    <w:rsid w:val="00402F93"/>
    <w:rsid w:val="004033DB"/>
    <w:rsid w:val="004054AF"/>
    <w:rsid w:val="00406C5C"/>
    <w:rsid w:val="00407B52"/>
    <w:rsid w:val="00410C6C"/>
    <w:rsid w:val="004111D5"/>
    <w:rsid w:val="00411280"/>
    <w:rsid w:val="0041134A"/>
    <w:rsid w:val="00411489"/>
    <w:rsid w:val="00411658"/>
    <w:rsid w:val="00411699"/>
    <w:rsid w:val="0041271C"/>
    <w:rsid w:val="004140A9"/>
    <w:rsid w:val="004153A3"/>
    <w:rsid w:val="00415B85"/>
    <w:rsid w:val="00415F82"/>
    <w:rsid w:val="00416AB7"/>
    <w:rsid w:val="00416B10"/>
    <w:rsid w:val="00416CC5"/>
    <w:rsid w:val="004173B1"/>
    <w:rsid w:val="00417E6B"/>
    <w:rsid w:val="00417FB3"/>
    <w:rsid w:val="00420570"/>
    <w:rsid w:val="00420ADB"/>
    <w:rsid w:val="00421B07"/>
    <w:rsid w:val="00422829"/>
    <w:rsid w:val="00422A85"/>
    <w:rsid w:val="00422CC3"/>
    <w:rsid w:val="004237FA"/>
    <w:rsid w:val="00423E00"/>
    <w:rsid w:val="004241B7"/>
    <w:rsid w:val="004248D4"/>
    <w:rsid w:val="0042554F"/>
    <w:rsid w:val="004257FE"/>
    <w:rsid w:val="00425BA4"/>
    <w:rsid w:val="00426702"/>
    <w:rsid w:val="00427681"/>
    <w:rsid w:val="00427CDC"/>
    <w:rsid w:val="00430044"/>
    <w:rsid w:val="00430652"/>
    <w:rsid w:val="004307AC"/>
    <w:rsid w:val="00430E25"/>
    <w:rsid w:val="00430E84"/>
    <w:rsid w:val="004313A1"/>
    <w:rsid w:val="00431E23"/>
    <w:rsid w:val="00433635"/>
    <w:rsid w:val="00434029"/>
    <w:rsid w:val="00434505"/>
    <w:rsid w:val="00434C71"/>
    <w:rsid w:val="00434E8B"/>
    <w:rsid w:val="004354A0"/>
    <w:rsid w:val="004355A1"/>
    <w:rsid w:val="004355E1"/>
    <w:rsid w:val="00435B35"/>
    <w:rsid w:val="00435BC1"/>
    <w:rsid w:val="004365AF"/>
    <w:rsid w:val="004365EE"/>
    <w:rsid w:val="00436AAC"/>
    <w:rsid w:val="004377A6"/>
    <w:rsid w:val="0043792E"/>
    <w:rsid w:val="00437E71"/>
    <w:rsid w:val="004400C6"/>
    <w:rsid w:val="00440B50"/>
    <w:rsid w:val="00441858"/>
    <w:rsid w:val="00441EF0"/>
    <w:rsid w:val="0044204B"/>
    <w:rsid w:val="00442174"/>
    <w:rsid w:val="00442621"/>
    <w:rsid w:val="004429D8"/>
    <w:rsid w:val="00442E6F"/>
    <w:rsid w:val="00443065"/>
    <w:rsid w:val="00443BED"/>
    <w:rsid w:val="00444178"/>
    <w:rsid w:val="00444EB8"/>
    <w:rsid w:val="00445A64"/>
    <w:rsid w:val="00445E54"/>
    <w:rsid w:val="004462BE"/>
    <w:rsid w:val="0045029D"/>
    <w:rsid w:val="00452911"/>
    <w:rsid w:val="00452E1A"/>
    <w:rsid w:val="00452F36"/>
    <w:rsid w:val="00454313"/>
    <w:rsid w:val="004547EC"/>
    <w:rsid w:val="00454DE5"/>
    <w:rsid w:val="00455CFB"/>
    <w:rsid w:val="00455E41"/>
    <w:rsid w:val="00456BE9"/>
    <w:rsid w:val="00456C41"/>
    <w:rsid w:val="004578BF"/>
    <w:rsid w:val="004578C1"/>
    <w:rsid w:val="00457B88"/>
    <w:rsid w:val="0046038E"/>
    <w:rsid w:val="00461776"/>
    <w:rsid w:val="00461B0D"/>
    <w:rsid w:val="004631FD"/>
    <w:rsid w:val="004672D4"/>
    <w:rsid w:val="00467560"/>
    <w:rsid w:val="004677E8"/>
    <w:rsid w:val="00467A2C"/>
    <w:rsid w:val="00470096"/>
    <w:rsid w:val="00470B40"/>
    <w:rsid w:val="00470C25"/>
    <w:rsid w:val="00471B9F"/>
    <w:rsid w:val="00471C09"/>
    <w:rsid w:val="00471EEC"/>
    <w:rsid w:val="004748FA"/>
    <w:rsid w:val="00474D9D"/>
    <w:rsid w:val="00475005"/>
    <w:rsid w:val="00475CDB"/>
    <w:rsid w:val="0047652B"/>
    <w:rsid w:val="00476711"/>
    <w:rsid w:val="00476918"/>
    <w:rsid w:val="00476CD6"/>
    <w:rsid w:val="004779F5"/>
    <w:rsid w:val="00477D95"/>
    <w:rsid w:val="00481175"/>
    <w:rsid w:val="0048259A"/>
    <w:rsid w:val="0048267D"/>
    <w:rsid w:val="0048305C"/>
    <w:rsid w:val="00483D65"/>
    <w:rsid w:val="00484155"/>
    <w:rsid w:val="00484FAC"/>
    <w:rsid w:val="0048533B"/>
    <w:rsid w:val="00487857"/>
    <w:rsid w:val="00487E17"/>
    <w:rsid w:val="0049028B"/>
    <w:rsid w:val="004914C9"/>
    <w:rsid w:val="00491E4D"/>
    <w:rsid w:val="00491E53"/>
    <w:rsid w:val="00492965"/>
    <w:rsid w:val="00492FAB"/>
    <w:rsid w:val="00493209"/>
    <w:rsid w:val="00493D2A"/>
    <w:rsid w:val="0049436F"/>
    <w:rsid w:val="004943A7"/>
    <w:rsid w:val="00495188"/>
    <w:rsid w:val="00495359"/>
    <w:rsid w:val="004955BB"/>
    <w:rsid w:val="004956D3"/>
    <w:rsid w:val="00495A0A"/>
    <w:rsid w:val="00495ED3"/>
    <w:rsid w:val="00495FA3"/>
    <w:rsid w:val="0049604D"/>
    <w:rsid w:val="0049709F"/>
    <w:rsid w:val="0049741B"/>
    <w:rsid w:val="0049760D"/>
    <w:rsid w:val="00497828"/>
    <w:rsid w:val="004979C1"/>
    <w:rsid w:val="00497C3C"/>
    <w:rsid w:val="00497FC6"/>
    <w:rsid w:val="004A035E"/>
    <w:rsid w:val="004A0435"/>
    <w:rsid w:val="004A0F04"/>
    <w:rsid w:val="004A1015"/>
    <w:rsid w:val="004A144E"/>
    <w:rsid w:val="004A1688"/>
    <w:rsid w:val="004A1D5E"/>
    <w:rsid w:val="004A201F"/>
    <w:rsid w:val="004A2087"/>
    <w:rsid w:val="004A20B0"/>
    <w:rsid w:val="004A2C44"/>
    <w:rsid w:val="004A3BC5"/>
    <w:rsid w:val="004A5823"/>
    <w:rsid w:val="004A7781"/>
    <w:rsid w:val="004B02A8"/>
    <w:rsid w:val="004B05AB"/>
    <w:rsid w:val="004B0B65"/>
    <w:rsid w:val="004B0DB6"/>
    <w:rsid w:val="004B22B8"/>
    <w:rsid w:val="004B24DF"/>
    <w:rsid w:val="004B4105"/>
    <w:rsid w:val="004B4556"/>
    <w:rsid w:val="004B5245"/>
    <w:rsid w:val="004B5AE8"/>
    <w:rsid w:val="004B6EE3"/>
    <w:rsid w:val="004B7669"/>
    <w:rsid w:val="004B7C78"/>
    <w:rsid w:val="004C037E"/>
    <w:rsid w:val="004C096E"/>
    <w:rsid w:val="004C2318"/>
    <w:rsid w:val="004C4235"/>
    <w:rsid w:val="004C5442"/>
    <w:rsid w:val="004C569A"/>
    <w:rsid w:val="004C5D11"/>
    <w:rsid w:val="004C6751"/>
    <w:rsid w:val="004C6D6A"/>
    <w:rsid w:val="004C741D"/>
    <w:rsid w:val="004D05A2"/>
    <w:rsid w:val="004D0615"/>
    <w:rsid w:val="004D06D7"/>
    <w:rsid w:val="004D0A0F"/>
    <w:rsid w:val="004D0FB6"/>
    <w:rsid w:val="004D1289"/>
    <w:rsid w:val="004D19EB"/>
    <w:rsid w:val="004D266C"/>
    <w:rsid w:val="004D2842"/>
    <w:rsid w:val="004D3095"/>
    <w:rsid w:val="004D3DB9"/>
    <w:rsid w:val="004D548B"/>
    <w:rsid w:val="004D5708"/>
    <w:rsid w:val="004D5F51"/>
    <w:rsid w:val="004D600B"/>
    <w:rsid w:val="004D61DD"/>
    <w:rsid w:val="004D6F1D"/>
    <w:rsid w:val="004D771F"/>
    <w:rsid w:val="004E0340"/>
    <w:rsid w:val="004E10A4"/>
    <w:rsid w:val="004E1EC5"/>
    <w:rsid w:val="004E265E"/>
    <w:rsid w:val="004E30FE"/>
    <w:rsid w:val="004E4177"/>
    <w:rsid w:val="004E4530"/>
    <w:rsid w:val="004E46A9"/>
    <w:rsid w:val="004E55D0"/>
    <w:rsid w:val="004E5AE0"/>
    <w:rsid w:val="004E5F43"/>
    <w:rsid w:val="004E63D6"/>
    <w:rsid w:val="004E66F9"/>
    <w:rsid w:val="004F0585"/>
    <w:rsid w:val="004F06AA"/>
    <w:rsid w:val="004F089C"/>
    <w:rsid w:val="004F0E01"/>
    <w:rsid w:val="004F1DA3"/>
    <w:rsid w:val="004F3C8E"/>
    <w:rsid w:val="004F41F0"/>
    <w:rsid w:val="004F4E1F"/>
    <w:rsid w:val="004F5F26"/>
    <w:rsid w:val="004F64C5"/>
    <w:rsid w:val="004F66E1"/>
    <w:rsid w:val="004F6725"/>
    <w:rsid w:val="004F6805"/>
    <w:rsid w:val="004F6DF3"/>
    <w:rsid w:val="004F7E1F"/>
    <w:rsid w:val="005009B0"/>
    <w:rsid w:val="00500FDB"/>
    <w:rsid w:val="00501AAA"/>
    <w:rsid w:val="00501B50"/>
    <w:rsid w:val="00502240"/>
    <w:rsid w:val="005027D0"/>
    <w:rsid w:val="005029FA"/>
    <w:rsid w:val="00503661"/>
    <w:rsid w:val="0050379E"/>
    <w:rsid w:val="00504403"/>
    <w:rsid w:val="00505018"/>
    <w:rsid w:val="00506AF7"/>
    <w:rsid w:val="00506D7B"/>
    <w:rsid w:val="005071E2"/>
    <w:rsid w:val="00507B73"/>
    <w:rsid w:val="00507D74"/>
    <w:rsid w:val="00507FB0"/>
    <w:rsid w:val="005100CD"/>
    <w:rsid w:val="005118D3"/>
    <w:rsid w:val="00512536"/>
    <w:rsid w:val="005125FC"/>
    <w:rsid w:val="00513E87"/>
    <w:rsid w:val="005140FA"/>
    <w:rsid w:val="0051440B"/>
    <w:rsid w:val="00514CCE"/>
    <w:rsid w:val="00514EA6"/>
    <w:rsid w:val="00515C6F"/>
    <w:rsid w:val="00516359"/>
    <w:rsid w:val="005168B0"/>
    <w:rsid w:val="00516B6F"/>
    <w:rsid w:val="005172B4"/>
    <w:rsid w:val="00517B1C"/>
    <w:rsid w:val="00520729"/>
    <w:rsid w:val="00521400"/>
    <w:rsid w:val="00521DA3"/>
    <w:rsid w:val="00522256"/>
    <w:rsid w:val="005237D6"/>
    <w:rsid w:val="00523AC0"/>
    <w:rsid w:val="005259D7"/>
    <w:rsid w:val="005271E5"/>
    <w:rsid w:val="00527E77"/>
    <w:rsid w:val="00530257"/>
    <w:rsid w:val="00530E1F"/>
    <w:rsid w:val="005310FA"/>
    <w:rsid w:val="0053243A"/>
    <w:rsid w:val="005332A0"/>
    <w:rsid w:val="00533812"/>
    <w:rsid w:val="00534453"/>
    <w:rsid w:val="0053450B"/>
    <w:rsid w:val="0053494F"/>
    <w:rsid w:val="00536924"/>
    <w:rsid w:val="00537424"/>
    <w:rsid w:val="00537682"/>
    <w:rsid w:val="005400BF"/>
    <w:rsid w:val="0054052C"/>
    <w:rsid w:val="00540989"/>
    <w:rsid w:val="005413EC"/>
    <w:rsid w:val="00541B09"/>
    <w:rsid w:val="00541F98"/>
    <w:rsid w:val="00542284"/>
    <w:rsid w:val="00543CE3"/>
    <w:rsid w:val="005440BD"/>
    <w:rsid w:val="005446B3"/>
    <w:rsid w:val="00544758"/>
    <w:rsid w:val="0054543B"/>
    <w:rsid w:val="005461B3"/>
    <w:rsid w:val="005463FE"/>
    <w:rsid w:val="00546792"/>
    <w:rsid w:val="005471CC"/>
    <w:rsid w:val="00547F62"/>
    <w:rsid w:val="0055094D"/>
    <w:rsid w:val="00550B45"/>
    <w:rsid w:val="00550E67"/>
    <w:rsid w:val="00551745"/>
    <w:rsid w:val="00551A77"/>
    <w:rsid w:val="00551FFC"/>
    <w:rsid w:val="005520D1"/>
    <w:rsid w:val="00553668"/>
    <w:rsid w:val="00553FA7"/>
    <w:rsid w:val="005546A3"/>
    <w:rsid w:val="00554D8A"/>
    <w:rsid w:val="005560E2"/>
    <w:rsid w:val="00556C12"/>
    <w:rsid w:val="005575E9"/>
    <w:rsid w:val="00557E67"/>
    <w:rsid w:val="005607A2"/>
    <w:rsid w:val="00561EAB"/>
    <w:rsid w:val="00562C31"/>
    <w:rsid w:val="00563197"/>
    <w:rsid w:val="005637EB"/>
    <w:rsid w:val="00563BFF"/>
    <w:rsid w:val="005646F7"/>
    <w:rsid w:val="00565A70"/>
    <w:rsid w:val="00565BB3"/>
    <w:rsid w:val="00565C33"/>
    <w:rsid w:val="005670D9"/>
    <w:rsid w:val="005679C1"/>
    <w:rsid w:val="00567B1E"/>
    <w:rsid w:val="00570609"/>
    <w:rsid w:val="00570E45"/>
    <w:rsid w:val="00571752"/>
    <w:rsid w:val="00571B4D"/>
    <w:rsid w:val="00572C84"/>
    <w:rsid w:val="005736F5"/>
    <w:rsid w:val="00573F93"/>
    <w:rsid w:val="005740C9"/>
    <w:rsid w:val="00574C8C"/>
    <w:rsid w:val="005751D4"/>
    <w:rsid w:val="00575C0C"/>
    <w:rsid w:val="00575D7B"/>
    <w:rsid w:val="00576E38"/>
    <w:rsid w:val="00577EC0"/>
    <w:rsid w:val="00580FD9"/>
    <w:rsid w:val="00581802"/>
    <w:rsid w:val="0058332C"/>
    <w:rsid w:val="0058377F"/>
    <w:rsid w:val="00583C85"/>
    <w:rsid w:val="00583FA3"/>
    <w:rsid w:val="00584127"/>
    <w:rsid w:val="005846FA"/>
    <w:rsid w:val="00585DE2"/>
    <w:rsid w:val="00586A0B"/>
    <w:rsid w:val="00587985"/>
    <w:rsid w:val="00587A39"/>
    <w:rsid w:val="00590A8B"/>
    <w:rsid w:val="00590B50"/>
    <w:rsid w:val="00591180"/>
    <w:rsid w:val="005914CD"/>
    <w:rsid w:val="005915A2"/>
    <w:rsid w:val="00592273"/>
    <w:rsid w:val="00592DFC"/>
    <w:rsid w:val="0059327E"/>
    <w:rsid w:val="00593801"/>
    <w:rsid w:val="005943CC"/>
    <w:rsid w:val="00594C6B"/>
    <w:rsid w:val="0059527C"/>
    <w:rsid w:val="00595C43"/>
    <w:rsid w:val="00595E02"/>
    <w:rsid w:val="00596377"/>
    <w:rsid w:val="00596819"/>
    <w:rsid w:val="00596D51"/>
    <w:rsid w:val="00597979"/>
    <w:rsid w:val="00597C07"/>
    <w:rsid w:val="005A0000"/>
    <w:rsid w:val="005A000C"/>
    <w:rsid w:val="005A166C"/>
    <w:rsid w:val="005A1D43"/>
    <w:rsid w:val="005A2485"/>
    <w:rsid w:val="005A29B6"/>
    <w:rsid w:val="005A2F48"/>
    <w:rsid w:val="005A310D"/>
    <w:rsid w:val="005A3613"/>
    <w:rsid w:val="005A3E50"/>
    <w:rsid w:val="005A4B75"/>
    <w:rsid w:val="005A4CD3"/>
    <w:rsid w:val="005A5281"/>
    <w:rsid w:val="005A530A"/>
    <w:rsid w:val="005A5C90"/>
    <w:rsid w:val="005A5E27"/>
    <w:rsid w:val="005A64E7"/>
    <w:rsid w:val="005A7390"/>
    <w:rsid w:val="005A7B34"/>
    <w:rsid w:val="005B040C"/>
    <w:rsid w:val="005B13B8"/>
    <w:rsid w:val="005B183A"/>
    <w:rsid w:val="005B1F34"/>
    <w:rsid w:val="005B22D9"/>
    <w:rsid w:val="005B3E9E"/>
    <w:rsid w:val="005B407B"/>
    <w:rsid w:val="005B4647"/>
    <w:rsid w:val="005B4717"/>
    <w:rsid w:val="005B4D82"/>
    <w:rsid w:val="005B50B6"/>
    <w:rsid w:val="005B675C"/>
    <w:rsid w:val="005B7344"/>
    <w:rsid w:val="005B7635"/>
    <w:rsid w:val="005B7694"/>
    <w:rsid w:val="005C0363"/>
    <w:rsid w:val="005C2016"/>
    <w:rsid w:val="005C275A"/>
    <w:rsid w:val="005C2FCF"/>
    <w:rsid w:val="005C48BB"/>
    <w:rsid w:val="005C4AD4"/>
    <w:rsid w:val="005C5D8A"/>
    <w:rsid w:val="005C5F73"/>
    <w:rsid w:val="005C6468"/>
    <w:rsid w:val="005C68EC"/>
    <w:rsid w:val="005C6E31"/>
    <w:rsid w:val="005C796B"/>
    <w:rsid w:val="005C79DF"/>
    <w:rsid w:val="005D008C"/>
    <w:rsid w:val="005D0289"/>
    <w:rsid w:val="005D03A6"/>
    <w:rsid w:val="005D0C27"/>
    <w:rsid w:val="005D118F"/>
    <w:rsid w:val="005D149E"/>
    <w:rsid w:val="005D17A1"/>
    <w:rsid w:val="005D1836"/>
    <w:rsid w:val="005D26C9"/>
    <w:rsid w:val="005D2D23"/>
    <w:rsid w:val="005D3330"/>
    <w:rsid w:val="005D4AF8"/>
    <w:rsid w:val="005D4B5D"/>
    <w:rsid w:val="005D5241"/>
    <w:rsid w:val="005D5955"/>
    <w:rsid w:val="005D60F7"/>
    <w:rsid w:val="005D69D0"/>
    <w:rsid w:val="005D7109"/>
    <w:rsid w:val="005E01D0"/>
    <w:rsid w:val="005E0267"/>
    <w:rsid w:val="005E0722"/>
    <w:rsid w:val="005E092C"/>
    <w:rsid w:val="005E0EC3"/>
    <w:rsid w:val="005E0F3F"/>
    <w:rsid w:val="005E156F"/>
    <w:rsid w:val="005E227F"/>
    <w:rsid w:val="005E2C90"/>
    <w:rsid w:val="005E35A9"/>
    <w:rsid w:val="005E4157"/>
    <w:rsid w:val="005E4C2D"/>
    <w:rsid w:val="005E5533"/>
    <w:rsid w:val="005E603E"/>
    <w:rsid w:val="005E60A1"/>
    <w:rsid w:val="005E65B1"/>
    <w:rsid w:val="005E7587"/>
    <w:rsid w:val="005F0107"/>
    <w:rsid w:val="005F0DCF"/>
    <w:rsid w:val="005F0F5A"/>
    <w:rsid w:val="005F1E25"/>
    <w:rsid w:val="005F1F9E"/>
    <w:rsid w:val="005F23CC"/>
    <w:rsid w:val="005F2449"/>
    <w:rsid w:val="005F24A8"/>
    <w:rsid w:val="005F29E6"/>
    <w:rsid w:val="005F3503"/>
    <w:rsid w:val="005F4BE2"/>
    <w:rsid w:val="005F5267"/>
    <w:rsid w:val="005F53F8"/>
    <w:rsid w:val="005F54BB"/>
    <w:rsid w:val="005F5944"/>
    <w:rsid w:val="005F6B4F"/>
    <w:rsid w:val="005F748A"/>
    <w:rsid w:val="005F7536"/>
    <w:rsid w:val="00600CA5"/>
    <w:rsid w:val="00600F11"/>
    <w:rsid w:val="00600F18"/>
    <w:rsid w:val="00600F7E"/>
    <w:rsid w:val="00601146"/>
    <w:rsid w:val="00601759"/>
    <w:rsid w:val="00601AE5"/>
    <w:rsid w:val="00602C4E"/>
    <w:rsid w:val="00602E2A"/>
    <w:rsid w:val="00602F74"/>
    <w:rsid w:val="006055B5"/>
    <w:rsid w:val="00605637"/>
    <w:rsid w:val="00605955"/>
    <w:rsid w:val="00606F4E"/>
    <w:rsid w:val="00610C19"/>
    <w:rsid w:val="00610F31"/>
    <w:rsid w:val="00611744"/>
    <w:rsid w:val="006126C5"/>
    <w:rsid w:val="00614234"/>
    <w:rsid w:val="00614507"/>
    <w:rsid w:val="00614C41"/>
    <w:rsid w:val="0061519C"/>
    <w:rsid w:val="00615DED"/>
    <w:rsid w:val="00616E42"/>
    <w:rsid w:val="00617A4E"/>
    <w:rsid w:val="00620309"/>
    <w:rsid w:val="00620B83"/>
    <w:rsid w:val="0062135F"/>
    <w:rsid w:val="00621DAD"/>
    <w:rsid w:val="00622759"/>
    <w:rsid w:val="006229B3"/>
    <w:rsid w:val="00622BE7"/>
    <w:rsid w:val="006233F3"/>
    <w:rsid w:val="00625296"/>
    <w:rsid w:val="006258DF"/>
    <w:rsid w:val="00626B0C"/>
    <w:rsid w:val="00626BA3"/>
    <w:rsid w:val="0062705C"/>
    <w:rsid w:val="00627200"/>
    <w:rsid w:val="006278F0"/>
    <w:rsid w:val="0063110F"/>
    <w:rsid w:val="00631F96"/>
    <w:rsid w:val="006324F4"/>
    <w:rsid w:val="0063298D"/>
    <w:rsid w:val="00633064"/>
    <w:rsid w:val="006330AB"/>
    <w:rsid w:val="006335D1"/>
    <w:rsid w:val="006348AA"/>
    <w:rsid w:val="00634A6A"/>
    <w:rsid w:val="00634E7B"/>
    <w:rsid w:val="006360C8"/>
    <w:rsid w:val="00637A49"/>
    <w:rsid w:val="00637F0F"/>
    <w:rsid w:val="0064033F"/>
    <w:rsid w:val="00640697"/>
    <w:rsid w:val="00643612"/>
    <w:rsid w:val="00644B4D"/>
    <w:rsid w:val="00644C28"/>
    <w:rsid w:val="0064504E"/>
    <w:rsid w:val="00645C17"/>
    <w:rsid w:val="00646694"/>
    <w:rsid w:val="006501E4"/>
    <w:rsid w:val="006507DA"/>
    <w:rsid w:val="00650A6F"/>
    <w:rsid w:val="00651547"/>
    <w:rsid w:val="006515E2"/>
    <w:rsid w:val="006534EC"/>
    <w:rsid w:val="00653DCE"/>
    <w:rsid w:val="006551D3"/>
    <w:rsid w:val="006559DA"/>
    <w:rsid w:val="00655E08"/>
    <w:rsid w:val="00656D5C"/>
    <w:rsid w:val="00656E6D"/>
    <w:rsid w:val="00657A51"/>
    <w:rsid w:val="00657D7A"/>
    <w:rsid w:val="00660067"/>
    <w:rsid w:val="006607E2"/>
    <w:rsid w:val="00660FC8"/>
    <w:rsid w:val="00661492"/>
    <w:rsid w:val="00661677"/>
    <w:rsid w:val="006617B0"/>
    <w:rsid w:val="00661B27"/>
    <w:rsid w:val="00661F39"/>
    <w:rsid w:val="0066204A"/>
    <w:rsid w:val="0066365F"/>
    <w:rsid w:val="006638AA"/>
    <w:rsid w:val="00663E14"/>
    <w:rsid w:val="006643F6"/>
    <w:rsid w:val="006647FA"/>
    <w:rsid w:val="00664BB2"/>
    <w:rsid w:val="00665C19"/>
    <w:rsid w:val="00666250"/>
    <w:rsid w:val="00666AFB"/>
    <w:rsid w:val="00666EAF"/>
    <w:rsid w:val="006701E0"/>
    <w:rsid w:val="00670427"/>
    <w:rsid w:val="0067136A"/>
    <w:rsid w:val="006720F6"/>
    <w:rsid w:val="00672C46"/>
    <w:rsid w:val="006732E4"/>
    <w:rsid w:val="0067341E"/>
    <w:rsid w:val="00673CEB"/>
    <w:rsid w:val="00674D25"/>
    <w:rsid w:val="00674E69"/>
    <w:rsid w:val="00676F29"/>
    <w:rsid w:val="00677011"/>
    <w:rsid w:val="006777A8"/>
    <w:rsid w:val="00680539"/>
    <w:rsid w:val="00680605"/>
    <w:rsid w:val="0068176B"/>
    <w:rsid w:val="00681865"/>
    <w:rsid w:val="006825C8"/>
    <w:rsid w:val="00682A8C"/>
    <w:rsid w:val="00682D9A"/>
    <w:rsid w:val="0068392A"/>
    <w:rsid w:val="00683A7D"/>
    <w:rsid w:val="0068478A"/>
    <w:rsid w:val="00684C60"/>
    <w:rsid w:val="0068539D"/>
    <w:rsid w:val="006853FB"/>
    <w:rsid w:val="006856B8"/>
    <w:rsid w:val="00686B73"/>
    <w:rsid w:val="0068713B"/>
    <w:rsid w:val="00687FC9"/>
    <w:rsid w:val="00690234"/>
    <w:rsid w:val="00690E93"/>
    <w:rsid w:val="00690FF4"/>
    <w:rsid w:val="00691A7B"/>
    <w:rsid w:val="00691E1D"/>
    <w:rsid w:val="006920F7"/>
    <w:rsid w:val="00693196"/>
    <w:rsid w:val="006933BD"/>
    <w:rsid w:val="006935C8"/>
    <w:rsid w:val="00693C91"/>
    <w:rsid w:val="006941AA"/>
    <w:rsid w:val="00694915"/>
    <w:rsid w:val="00694C1F"/>
    <w:rsid w:val="00695439"/>
    <w:rsid w:val="006956BF"/>
    <w:rsid w:val="00695AD7"/>
    <w:rsid w:val="00696069"/>
    <w:rsid w:val="00697B13"/>
    <w:rsid w:val="00697DEC"/>
    <w:rsid w:val="006A0568"/>
    <w:rsid w:val="006A0819"/>
    <w:rsid w:val="006A15B1"/>
    <w:rsid w:val="006A1759"/>
    <w:rsid w:val="006A24C0"/>
    <w:rsid w:val="006A2E87"/>
    <w:rsid w:val="006A3A4A"/>
    <w:rsid w:val="006A42E9"/>
    <w:rsid w:val="006A4357"/>
    <w:rsid w:val="006A490D"/>
    <w:rsid w:val="006A5087"/>
    <w:rsid w:val="006A525D"/>
    <w:rsid w:val="006A5CA3"/>
    <w:rsid w:val="006A758D"/>
    <w:rsid w:val="006A7E3E"/>
    <w:rsid w:val="006B0209"/>
    <w:rsid w:val="006B028F"/>
    <w:rsid w:val="006B0BCC"/>
    <w:rsid w:val="006B0C7F"/>
    <w:rsid w:val="006B0DC5"/>
    <w:rsid w:val="006B2269"/>
    <w:rsid w:val="006B2529"/>
    <w:rsid w:val="006B28E6"/>
    <w:rsid w:val="006B309D"/>
    <w:rsid w:val="006B377E"/>
    <w:rsid w:val="006B3814"/>
    <w:rsid w:val="006B3A31"/>
    <w:rsid w:val="006B3DB1"/>
    <w:rsid w:val="006B53F5"/>
    <w:rsid w:val="006B5C5E"/>
    <w:rsid w:val="006B5C6F"/>
    <w:rsid w:val="006B5CC9"/>
    <w:rsid w:val="006B630E"/>
    <w:rsid w:val="006B638D"/>
    <w:rsid w:val="006B645C"/>
    <w:rsid w:val="006B64E3"/>
    <w:rsid w:val="006B6AC1"/>
    <w:rsid w:val="006B7911"/>
    <w:rsid w:val="006B7F24"/>
    <w:rsid w:val="006B7F4F"/>
    <w:rsid w:val="006C2C3E"/>
    <w:rsid w:val="006C31A8"/>
    <w:rsid w:val="006C358D"/>
    <w:rsid w:val="006C3D12"/>
    <w:rsid w:val="006C3F66"/>
    <w:rsid w:val="006C3F8C"/>
    <w:rsid w:val="006C4598"/>
    <w:rsid w:val="006C47B0"/>
    <w:rsid w:val="006C4B1F"/>
    <w:rsid w:val="006C5012"/>
    <w:rsid w:val="006C5577"/>
    <w:rsid w:val="006C5F33"/>
    <w:rsid w:val="006C5F4A"/>
    <w:rsid w:val="006C60FF"/>
    <w:rsid w:val="006C61FD"/>
    <w:rsid w:val="006C62C4"/>
    <w:rsid w:val="006C6CE7"/>
    <w:rsid w:val="006C715A"/>
    <w:rsid w:val="006C732A"/>
    <w:rsid w:val="006D07B4"/>
    <w:rsid w:val="006D0AAC"/>
    <w:rsid w:val="006D0ED7"/>
    <w:rsid w:val="006D3240"/>
    <w:rsid w:val="006D3935"/>
    <w:rsid w:val="006D4BF4"/>
    <w:rsid w:val="006D5136"/>
    <w:rsid w:val="006D566D"/>
    <w:rsid w:val="006D5689"/>
    <w:rsid w:val="006D5739"/>
    <w:rsid w:val="006D588A"/>
    <w:rsid w:val="006D5CA8"/>
    <w:rsid w:val="006D7B9F"/>
    <w:rsid w:val="006D7DEF"/>
    <w:rsid w:val="006D7FB5"/>
    <w:rsid w:val="006E0F00"/>
    <w:rsid w:val="006E1674"/>
    <w:rsid w:val="006E1E0D"/>
    <w:rsid w:val="006E30AC"/>
    <w:rsid w:val="006E35F7"/>
    <w:rsid w:val="006E3B2E"/>
    <w:rsid w:val="006E3D7A"/>
    <w:rsid w:val="006E4892"/>
    <w:rsid w:val="006E5AE2"/>
    <w:rsid w:val="006E65D2"/>
    <w:rsid w:val="006E67A9"/>
    <w:rsid w:val="006E71F2"/>
    <w:rsid w:val="006F0CB0"/>
    <w:rsid w:val="006F14EC"/>
    <w:rsid w:val="006F167D"/>
    <w:rsid w:val="006F272F"/>
    <w:rsid w:val="006F2898"/>
    <w:rsid w:val="006F2B50"/>
    <w:rsid w:val="006F317F"/>
    <w:rsid w:val="006F379C"/>
    <w:rsid w:val="006F37DA"/>
    <w:rsid w:val="006F6A84"/>
    <w:rsid w:val="006F6FA1"/>
    <w:rsid w:val="00700B5C"/>
    <w:rsid w:val="00700BE7"/>
    <w:rsid w:val="00700D24"/>
    <w:rsid w:val="007018BE"/>
    <w:rsid w:val="007034B9"/>
    <w:rsid w:val="007035F2"/>
    <w:rsid w:val="00703AD2"/>
    <w:rsid w:val="00703EC6"/>
    <w:rsid w:val="00704CF4"/>
    <w:rsid w:val="00704F2D"/>
    <w:rsid w:val="00705158"/>
    <w:rsid w:val="0070522F"/>
    <w:rsid w:val="00706043"/>
    <w:rsid w:val="007067E2"/>
    <w:rsid w:val="00707355"/>
    <w:rsid w:val="00707B44"/>
    <w:rsid w:val="00707C50"/>
    <w:rsid w:val="00710166"/>
    <w:rsid w:val="0071024D"/>
    <w:rsid w:val="007107EB"/>
    <w:rsid w:val="00710C21"/>
    <w:rsid w:val="00710D38"/>
    <w:rsid w:val="00710EBF"/>
    <w:rsid w:val="00711FF3"/>
    <w:rsid w:val="00712206"/>
    <w:rsid w:val="007138B7"/>
    <w:rsid w:val="00714D7E"/>
    <w:rsid w:val="00715686"/>
    <w:rsid w:val="007157BA"/>
    <w:rsid w:val="007157F3"/>
    <w:rsid w:val="00715C4B"/>
    <w:rsid w:val="00715EAB"/>
    <w:rsid w:val="007163D4"/>
    <w:rsid w:val="00716C4B"/>
    <w:rsid w:val="00716F31"/>
    <w:rsid w:val="0071748A"/>
    <w:rsid w:val="00717D05"/>
    <w:rsid w:val="007213F5"/>
    <w:rsid w:val="00722EA8"/>
    <w:rsid w:val="007230EE"/>
    <w:rsid w:val="00723E23"/>
    <w:rsid w:val="00723F4E"/>
    <w:rsid w:val="0072462F"/>
    <w:rsid w:val="007248BA"/>
    <w:rsid w:val="00724D70"/>
    <w:rsid w:val="007255DE"/>
    <w:rsid w:val="007258C7"/>
    <w:rsid w:val="00725F76"/>
    <w:rsid w:val="00726009"/>
    <w:rsid w:val="00726BC4"/>
    <w:rsid w:val="0072713C"/>
    <w:rsid w:val="00727216"/>
    <w:rsid w:val="007273D2"/>
    <w:rsid w:val="00727539"/>
    <w:rsid w:val="00727BCB"/>
    <w:rsid w:val="00731C1F"/>
    <w:rsid w:val="007321BC"/>
    <w:rsid w:val="007329F7"/>
    <w:rsid w:val="00732DAB"/>
    <w:rsid w:val="00733289"/>
    <w:rsid w:val="00733C46"/>
    <w:rsid w:val="0073448B"/>
    <w:rsid w:val="00734924"/>
    <w:rsid w:val="00735BB9"/>
    <w:rsid w:val="00735C66"/>
    <w:rsid w:val="007367A8"/>
    <w:rsid w:val="00737EFC"/>
    <w:rsid w:val="00740281"/>
    <w:rsid w:val="007406B4"/>
    <w:rsid w:val="00741008"/>
    <w:rsid w:val="0074101B"/>
    <w:rsid w:val="007412B5"/>
    <w:rsid w:val="007415C2"/>
    <w:rsid w:val="007416C8"/>
    <w:rsid w:val="0074322C"/>
    <w:rsid w:val="00743297"/>
    <w:rsid w:val="00743A76"/>
    <w:rsid w:val="0074550C"/>
    <w:rsid w:val="0074654F"/>
    <w:rsid w:val="007466A5"/>
    <w:rsid w:val="00746A5A"/>
    <w:rsid w:val="00746E66"/>
    <w:rsid w:val="007473DE"/>
    <w:rsid w:val="00750196"/>
    <w:rsid w:val="007504A7"/>
    <w:rsid w:val="00750CB3"/>
    <w:rsid w:val="00752167"/>
    <w:rsid w:val="00752936"/>
    <w:rsid w:val="007535F3"/>
    <w:rsid w:val="007540B6"/>
    <w:rsid w:val="00754266"/>
    <w:rsid w:val="0075496B"/>
    <w:rsid w:val="00754F08"/>
    <w:rsid w:val="007551E4"/>
    <w:rsid w:val="007556E1"/>
    <w:rsid w:val="00755864"/>
    <w:rsid w:val="007564FB"/>
    <w:rsid w:val="007565B9"/>
    <w:rsid w:val="00756A71"/>
    <w:rsid w:val="00756F13"/>
    <w:rsid w:val="007577D7"/>
    <w:rsid w:val="00760953"/>
    <w:rsid w:val="00760A6B"/>
    <w:rsid w:val="00760C19"/>
    <w:rsid w:val="00760D79"/>
    <w:rsid w:val="007611B0"/>
    <w:rsid w:val="0076150C"/>
    <w:rsid w:val="00761753"/>
    <w:rsid w:val="00761B18"/>
    <w:rsid w:val="00761B81"/>
    <w:rsid w:val="007622A5"/>
    <w:rsid w:val="007632A5"/>
    <w:rsid w:val="0076402E"/>
    <w:rsid w:val="0076452C"/>
    <w:rsid w:val="007654B6"/>
    <w:rsid w:val="00765535"/>
    <w:rsid w:val="00765D4C"/>
    <w:rsid w:val="00766F2B"/>
    <w:rsid w:val="0077066C"/>
    <w:rsid w:val="007706DF"/>
    <w:rsid w:val="00770738"/>
    <w:rsid w:val="00770B97"/>
    <w:rsid w:val="00771040"/>
    <w:rsid w:val="0077185F"/>
    <w:rsid w:val="0077253E"/>
    <w:rsid w:val="0077364F"/>
    <w:rsid w:val="007738E6"/>
    <w:rsid w:val="00773A8A"/>
    <w:rsid w:val="00773F8A"/>
    <w:rsid w:val="007746E4"/>
    <w:rsid w:val="00774813"/>
    <w:rsid w:val="00775565"/>
    <w:rsid w:val="0077568B"/>
    <w:rsid w:val="00775CA7"/>
    <w:rsid w:val="0077624D"/>
    <w:rsid w:val="00776261"/>
    <w:rsid w:val="00776D1F"/>
    <w:rsid w:val="00776DC2"/>
    <w:rsid w:val="007773B9"/>
    <w:rsid w:val="00777895"/>
    <w:rsid w:val="0077798D"/>
    <w:rsid w:val="0078055E"/>
    <w:rsid w:val="00780D55"/>
    <w:rsid w:val="00781606"/>
    <w:rsid w:val="00782562"/>
    <w:rsid w:val="00782925"/>
    <w:rsid w:val="00782DAC"/>
    <w:rsid w:val="00782F9C"/>
    <w:rsid w:val="00784223"/>
    <w:rsid w:val="007847AC"/>
    <w:rsid w:val="00785068"/>
    <w:rsid w:val="00785CD4"/>
    <w:rsid w:val="00785DB1"/>
    <w:rsid w:val="00786F94"/>
    <w:rsid w:val="007873F6"/>
    <w:rsid w:val="007875A9"/>
    <w:rsid w:val="00787744"/>
    <w:rsid w:val="00791EA1"/>
    <w:rsid w:val="007928AD"/>
    <w:rsid w:val="00794FC2"/>
    <w:rsid w:val="0079505C"/>
    <w:rsid w:val="007953E8"/>
    <w:rsid w:val="00795864"/>
    <w:rsid w:val="00795BA6"/>
    <w:rsid w:val="00795E71"/>
    <w:rsid w:val="00796B49"/>
    <w:rsid w:val="00797BED"/>
    <w:rsid w:val="007A09F8"/>
    <w:rsid w:val="007A1692"/>
    <w:rsid w:val="007A1839"/>
    <w:rsid w:val="007A1D2F"/>
    <w:rsid w:val="007A2B09"/>
    <w:rsid w:val="007A41C4"/>
    <w:rsid w:val="007A49D2"/>
    <w:rsid w:val="007A529F"/>
    <w:rsid w:val="007A54EF"/>
    <w:rsid w:val="007A5623"/>
    <w:rsid w:val="007A5DD8"/>
    <w:rsid w:val="007A68C8"/>
    <w:rsid w:val="007A6B83"/>
    <w:rsid w:val="007A6CD7"/>
    <w:rsid w:val="007A735C"/>
    <w:rsid w:val="007A740C"/>
    <w:rsid w:val="007A750E"/>
    <w:rsid w:val="007A7872"/>
    <w:rsid w:val="007A7B96"/>
    <w:rsid w:val="007A7C25"/>
    <w:rsid w:val="007B0CDE"/>
    <w:rsid w:val="007B130A"/>
    <w:rsid w:val="007B1604"/>
    <w:rsid w:val="007B2E15"/>
    <w:rsid w:val="007B3137"/>
    <w:rsid w:val="007B3495"/>
    <w:rsid w:val="007B38A3"/>
    <w:rsid w:val="007B5F64"/>
    <w:rsid w:val="007B6439"/>
    <w:rsid w:val="007B644A"/>
    <w:rsid w:val="007B647D"/>
    <w:rsid w:val="007B6BBB"/>
    <w:rsid w:val="007B6F00"/>
    <w:rsid w:val="007B777A"/>
    <w:rsid w:val="007B77ED"/>
    <w:rsid w:val="007B7D2D"/>
    <w:rsid w:val="007C138A"/>
    <w:rsid w:val="007C150A"/>
    <w:rsid w:val="007C1721"/>
    <w:rsid w:val="007C1779"/>
    <w:rsid w:val="007C1BBD"/>
    <w:rsid w:val="007C1F26"/>
    <w:rsid w:val="007C20D6"/>
    <w:rsid w:val="007C2280"/>
    <w:rsid w:val="007C25B4"/>
    <w:rsid w:val="007C3327"/>
    <w:rsid w:val="007C3E6F"/>
    <w:rsid w:val="007C3F2C"/>
    <w:rsid w:val="007C4E4A"/>
    <w:rsid w:val="007C5D5B"/>
    <w:rsid w:val="007C5E6B"/>
    <w:rsid w:val="007C5EA6"/>
    <w:rsid w:val="007C5F22"/>
    <w:rsid w:val="007C60BD"/>
    <w:rsid w:val="007C6767"/>
    <w:rsid w:val="007C6F84"/>
    <w:rsid w:val="007C702D"/>
    <w:rsid w:val="007C7C02"/>
    <w:rsid w:val="007D217B"/>
    <w:rsid w:val="007D2821"/>
    <w:rsid w:val="007D2B6F"/>
    <w:rsid w:val="007D2CEC"/>
    <w:rsid w:val="007D2FCC"/>
    <w:rsid w:val="007D3159"/>
    <w:rsid w:val="007D362E"/>
    <w:rsid w:val="007D3AAA"/>
    <w:rsid w:val="007D4CD8"/>
    <w:rsid w:val="007D540C"/>
    <w:rsid w:val="007D592C"/>
    <w:rsid w:val="007D6181"/>
    <w:rsid w:val="007D6333"/>
    <w:rsid w:val="007E0DA4"/>
    <w:rsid w:val="007E11BA"/>
    <w:rsid w:val="007E1423"/>
    <w:rsid w:val="007E20D2"/>
    <w:rsid w:val="007E2312"/>
    <w:rsid w:val="007E28FF"/>
    <w:rsid w:val="007E311A"/>
    <w:rsid w:val="007E3C30"/>
    <w:rsid w:val="007E3DAA"/>
    <w:rsid w:val="007E3DBA"/>
    <w:rsid w:val="007E49A4"/>
    <w:rsid w:val="007E5000"/>
    <w:rsid w:val="007E5237"/>
    <w:rsid w:val="007E5757"/>
    <w:rsid w:val="007E58CF"/>
    <w:rsid w:val="007E5E6F"/>
    <w:rsid w:val="007E6E01"/>
    <w:rsid w:val="007E6FAD"/>
    <w:rsid w:val="007E707A"/>
    <w:rsid w:val="007E71D0"/>
    <w:rsid w:val="007E7E52"/>
    <w:rsid w:val="007F0D96"/>
    <w:rsid w:val="007F0FA1"/>
    <w:rsid w:val="007F1829"/>
    <w:rsid w:val="007F1868"/>
    <w:rsid w:val="007F1A26"/>
    <w:rsid w:val="007F1CAA"/>
    <w:rsid w:val="007F1E00"/>
    <w:rsid w:val="007F268A"/>
    <w:rsid w:val="007F2B2B"/>
    <w:rsid w:val="007F2E14"/>
    <w:rsid w:val="007F3A70"/>
    <w:rsid w:val="007F59FD"/>
    <w:rsid w:val="007F5EF7"/>
    <w:rsid w:val="007F6BD5"/>
    <w:rsid w:val="007F6C9E"/>
    <w:rsid w:val="007F75B9"/>
    <w:rsid w:val="0080085E"/>
    <w:rsid w:val="008011BB"/>
    <w:rsid w:val="008014CB"/>
    <w:rsid w:val="008025B1"/>
    <w:rsid w:val="008026FF"/>
    <w:rsid w:val="0080352A"/>
    <w:rsid w:val="00803562"/>
    <w:rsid w:val="00803AB0"/>
    <w:rsid w:val="008042FB"/>
    <w:rsid w:val="00804C2E"/>
    <w:rsid w:val="00805A1A"/>
    <w:rsid w:val="00806CE6"/>
    <w:rsid w:val="0080722F"/>
    <w:rsid w:val="0080742D"/>
    <w:rsid w:val="00807B4D"/>
    <w:rsid w:val="00807E00"/>
    <w:rsid w:val="00807F3F"/>
    <w:rsid w:val="00810540"/>
    <w:rsid w:val="00812A6A"/>
    <w:rsid w:val="0081306E"/>
    <w:rsid w:val="008135A4"/>
    <w:rsid w:val="00813766"/>
    <w:rsid w:val="00813BE2"/>
    <w:rsid w:val="0081439A"/>
    <w:rsid w:val="00814665"/>
    <w:rsid w:val="00814A82"/>
    <w:rsid w:val="00814D43"/>
    <w:rsid w:val="00815310"/>
    <w:rsid w:val="00815C6B"/>
    <w:rsid w:val="008172CA"/>
    <w:rsid w:val="0082122A"/>
    <w:rsid w:val="008214AC"/>
    <w:rsid w:val="008215B4"/>
    <w:rsid w:val="008219CA"/>
    <w:rsid w:val="00823300"/>
    <w:rsid w:val="00824F5D"/>
    <w:rsid w:val="00824F62"/>
    <w:rsid w:val="00825D4D"/>
    <w:rsid w:val="00826707"/>
    <w:rsid w:val="00826CEC"/>
    <w:rsid w:val="008270D0"/>
    <w:rsid w:val="00827593"/>
    <w:rsid w:val="008276C6"/>
    <w:rsid w:val="008276F5"/>
    <w:rsid w:val="00827EC4"/>
    <w:rsid w:val="00827ED4"/>
    <w:rsid w:val="008303A2"/>
    <w:rsid w:val="008309BA"/>
    <w:rsid w:val="00830C26"/>
    <w:rsid w:val="008326F9"/>
    <w:rsid w:val="00832AA4"/>
    <w:rsid w:val="0083454F"/>
    <w:rsid w:val="00834673"/>
    <w:rsid w:val="008353FF"/>
    <w:rsid w:val="00835DEA"/>
    <w:rsid w:val="0083683D"/>
    <w:rsid w:val="00836C42"/>
    <w:rsid w:val="00837029"/>
    <w:rsid w:val="00837A3D"/>
    <w:rsid w:val="00840E97"/>
    <w:rsid w:val="00841070"/>
    <w:rsid w:val="008419D3"/>
    <w:rsid w:val="00841AC8"/>
    <w:rsid w:val="00841CA8"/>
    <w:rsid w:val="00841E9B"/>
    <w:rsid w:val="00841F7E"/>
    <w:rsid w:val="008421FB"/>
    <w:rsid w:val="00843769"/>
    <w:rsid w:val="0084435E"/>
    <w:rsid w:val="00844D5D"/>
    <w:rsid w:val="00845192"/>
    <w:rsid w:val="0084626D"/>
    <w:rsid w:val="00846925"/>
    <w:rsid w:val="008469DF"/>
    <w:rsid w:val="00847D34"/>
    <w:rsid w:val="008507FC"/>
    <w:rsid w:val="00850862"/>
    <w:rsid w:val="00850941"/>
    <w:rsid w:val="00851C50"/>
    <w:rsid w:val="00851F86"/>
    <w:rsid w:val="00852030"/>
    <w:rsid w:val="00852674"/>
    <w:rsid w:val="008526E6"/>
    <w:rsid w:val="00852E23"/>
    <w:rsid w:val="00853388"/>
    <w:rsid w:val="00853453"/>
    <w:rsid w:val="008541B3"/>
    <w:rsid w:val="00855243"/>
    <w:rsid w:val="00855EA7"/>
    <w:rsid w:val="008560FA"/>
    <w:rsid w:val="0085615C"/>
    <w:rsid w:val="0085635A"/>
    <w:rsid w:val="00857276"/>
    <w:rsid w:val="008573ED"/>
    <w:rsid w:val="00857DA1"/>
    <w:rsid w:val="00860080"/>
    <w:rsid w:val="008604E8"/>
    <w:rsid w:val="00861607"/>
    <w:rsid w:val="00861990"/>
    <w:rsid w:val="00861AD2"/>
    <w:rsid w:val="00861C22"/>
    <w:rsid w:val="00861D51"/>
    <w:rsid w:val="008622E5"/>
    <w:rsid w:val="00862382"/>
    <w:rsid w:val="0086296D"/>
    <w:rsid w:val="00863A0B"/>
    <w:rsid w:val="00863C28"/>
    <w:rsid w:val="00864B5A"/>
    <w:rsid w:val="00864C6C"/>
    <w:rsid w:val="00865028"/>
    <w:rsid w:val="008653D4"/>
    <w:rsid w:val="0086587F"/>
    <w:rsid w:val="00865957"/>
    <w:rsid w:val="00865B9C"/>
    <w:rsid w:val="00865C3D"/>
    <w:rsid w:val="008668DF"/>
    <w:rsid w:val="008678BB"/>
    <w:rsid w:val="008715F8"/>
    <w:rsid w:val="0087172F"/>
    <w:rsid w:val="008717D1"/>
    <w:rsid w:val="00871C3D"/>
    <w:rsid w:val="00872C2A"/>
    <w:rsid w:val="008731E4"/>
    <w:rsid w:val="00873A18"/>
    <w:rsid w:val="00873B0B"/>
    <w:rsid w:val="008755BD"/>
    <w:rsid w:val="008775D1"/>
    <w:rsid w:val="00880052"/>
    <w:rsid w:val="00880C5F"/>
    <w:rsid w:val="00881158"/>
    <w:rsid w:val="008814DA"/>
    <w:rsid w:val="0088166D"/>
    <w:rsid w:val="00881A1A"/>
    <w:rsid w:val="00881C46"/>
    <w:rsid w:val="00882ADB"/>
    <w:rsid w:val="00882D2C"/>
    <w:rsid w:val="008834B5"/>
    <w:rsid w:val="00883DD0"/>
    <w:rsid w:val="00883E70"/>
    <w:rsid w:val="0088444E"/>
    <w:rsid w:val="0088553E"/>
    <w:rsid w:val="008855A7"/>
    <w:rsid w:val="0088610B"/>
    <w:rsid w:val="00886757"/>
    <w:rsid w:val="00886A32"/>
    <w:rsid w:val="00886C4F"/>
    <w:rsid w:val="00886F41"/>
    <w:rsid w:val="0088778A"/>
    <w:rsid w:val="00887E16"/>
    <w:rsid w:val="00890024"/>
    <w:rsid w:val="00890B0B"/>
    <w:rsid w:val="008916FB"/>
    <w:rsid w:val="0089198A"/>
    <w:rsid w:val="00892D0F"/>
    <w:rsid w:val="00892DD1"/>
    <w:rsid w:val="008932A2"/>
    <w:rsid w:val="00893B41"/>
    <w:rsid w:val="00894159"/>
    <w:rsid w:val="00895D2A"/>
    <w:rsid w:val="008961D3"/>
    <w:rsid w:val="00896629"/>
    <w:rsid w:val="0089677D"/>
    <w:rsid w:val="00896ECC"/>
    <w:rsid w:val="0089781B"/>
    <w:rsid w:val="00897A34"/>
    <w:rsid w:val="008A0B54"/>
    <w:rsid w:val="008A20B1"/>
    <w:rsid w:val="008A243A"/>
    <w:rsid w:val="008A2B82"/>
    <w:rsid w:val="008A3144"/>
    <w:rsid w:val="008A4807"/>
    <w:rsid w:val="008A4EC9"/>
    <w:rsid w:val="008A5575"/>
    <w:rsid w:val="008A594C"/>
    <w:rsid w:val="008A5F60"/>
    <w:rsid w:val="008A5F8F"/>
    <w:rsid w:val="008A5FE2"/>
    <w:rsid w:val="008A6249"/>
    <w:rsid w:val="008A76A2"/>
    <w:rsid w:val="008B1CEC"/>
    <w:rsid w:val="008B31C5"/>
    <w:rsid w:val="008B339C"/>
    <w:rsid w:val="008B41C3"/>
    <w:rsid w:val="008B5541"/>
    <w:rsid w:val="008B6224"/>
    <w:rsid w:val="008B6A18"/>
    <w:rsid w:val="008B6BF1"/>
    <w:rsid w:val="008B7E50"/>
    <w:rsid w:val="008C09EA"/>
    <w:rsid w:val="008C0A72"/>
    <w:rsid w:val="008C1314"/>
    <w:rsid w:val="008C1931"/>
    <w:rsid w:val="008C209A"/>
    <w:rsid w:val="008C2B21"/>
    <w:rsid w:val="008C2F11"/>
    <w:rsid w:val="008C3C62"/>
    <w:rsid w:val="008C47E8"/>
    <w:rsid w:val="008C494F"/>
    <w:rsid w:val="008C4DEB"/>
    <w:rsid w:val="008C52FD"/>
    <w:rsid w:val="008C6211"/>
    <w:rsid w:val="008C7291"/>
    <w:rsid w:val="008C749F"/>
    <w:rsid w:val="008C7DA2"/>
    <w:rsid w:val="008C7EC8"/>
    <w:rsid w:val="008D0848"/>
    <w:rsid w:val="008D0AFF"/>
    <w:rsid w:val="008D1AAB"/>
    <w:rsid w:val="008D3170"/>
    <w:rsid w:val="008D336B"/>
    <w:rsid w:val="008D3A22"/>
    <w:rsid w:val="008D43EF"/>
    <w:rsid w:val="008D5AF7"/>
    <w:rsid w:val="008D5D96"/>
    <w:rsid w:val="008D67AE"/>
    <w:rsid w:val="008D6C0F"/>
    <w:rsid w:val="008D6DD7"/>
    <w:rsid w:val="008D6E0F"/>
    <w:rsid w:val="008D6FA5"/>
    <w:rsid w:val="008D7442"/>
    <w:rsid w:val="008E010A"/>
    <w:rsid w:val="008E05B0"/>
    <w:rsid w:val="008E05C1"/>
    <w:rsid w:val="008E12CC"/>
    <w:rsid w:val="008E1446"/>
    <w:rsid w:val="008E2BCA"/>
    <w:rsid w:val="008E324C"/>
    <w:rsid w:val="008E3614"/>
    <w:rsid w:val="008E3C85"/>
    <w:rsid w:val="008E3C8F"/>
    <w:rsid w:val="008E482E"/>
    <w:rsid w:val="008E4C7D"/>
    <w:rsid w:val="008E4E16"/>
    <w:rsid w:val="008E5F14"/>
    <w:rsid w:val="008E68DD"/>
    <w:rsid w:val="008E6C6A"/>
    <w:rsid w:val="008F053C"/>
    <w:rsid w:val="008F0FDB"/>
    <w:rsid w:val="008F12F0"/>
    <w:rsid w:val="008F1A53"/>
    <w:rsid w:val="008F1E8E"/>
    <w:rsid w:val="008F2097"/>
    <w:rsid w:val="008F2233"/>
    <w:rsid w:val="008F22CF"/>
    <w:rsid w:val="008F34DF"/>
    <w:rsid w:val="008F35FB"/>
    <w:rsid w:val="008F3E67"/>
    <w:rsid w:val="008F4333"/>
    <w:rsid w:val="008F489F"/>
    <w:rsid w:val="008F4972"/>
    <w:rsid w:val="008F4C1A"/>
    <w:rsid w:val="008F4EE9"/>
    <w:rsid w:val="008F589D"/>
    <w:rsid w:val="008F5A26"/>
    <w:rsid w:val="008F6858"/>
    <w:rsid w:val="008F68C9"/>
    <w:rsid w:val="008F7A4E"/>
    <w:rsid w:val="008F7E6B"/>
    <w:rsid w:val="00900050"/>
    <w:rsid w:val="009000A8"/>
    <w:rsid w:val="00900307"/>
    <w:rsid w:val="00900E92"/>
    <w:rsid w:val="009018EF"/>
    <w:rsid w:val="0090294D"/>
    <w:rsid w:val="00902BD9"/>
    <w:rsid w:val="009035EB"/>
    <w:rsid w:val="00903B7A"/>
    <w:rsid w:val="00903EDF"/>
    <w:rsid w:val="0090461B"/>
    <w:rsid w:val="00904777"/>
    <w:rsid w:val="00904B5C"/>
    <w:rsid w:val="0090574C"/>
    <w:rsid w:val="00905980"/>
    <w:rsid w:val="00905A96"/>
    <w:rsid w:val="00905D80"/>
    <w:rsid w:val="0090652D"/>
    <w:rsid w:val="009066AA"/>
    <w:rsid w:val="00906785"/>
    <w:rsid w:val="00907593"/>
    <w:rsid w:val="0090787C"/>
    <w:rsid w:val="00911CBD"/>
    <w:rsid w:val="00911DEC"/>
    <w:rsid w:val="009122A8"/>
    <w:rsid w:val="00912BE6"/>
    <w:rsid w:val="00913480"/>
    <w:rsid w:val="009135A2"/>
    <w:rsid w:val="009143D2"/>
    <w:rsid w:val="0091454F"/>
    <w:rsid w:val="00914CC3"/>
    <w:rsid w:val="00914E63"/>
    <w:rsid w:val="00915BED"/>
    <w:rsid w:val="00915E0F"/>
    <w:rsid w:val="00915E31"/>
    <w:rsid w:val="00916C1F"/>
    <w:rsid w:val="00917DC6"/>
    <w:rsid w:val="0092036E"/>
    <w:rsid w:val="00920930"/>
    <w:rsid w:val="00920D69"/>
    <w:rsid w:val="00921014"/>
    <w:rsid w:val="00921D19"/>
    <w:rsid w:val="00921F0C"/>
    <w:rsid w:val="00921FD8"/>
    <w:rsid w:val="009221C0"/>
    <w:rsid w:val="00922F22"/>
    <w:rsid w:val="009236A9"/>
    <w:rsid w:val="0092395A"/>
    <w:rsid w:val="00923A91"/>
    <w:rsid w:val="00923C3A"/>
    <w:rsid w:val="00924173"/>
    <w:rsid w:val="009247C0"/>
    <w:rsid w:val="00924C6F"/>
    <w:rsid w:val="009260BA"/>
    <w:rsid w:val="009263F6"/>
    <w:rsid w:val="00926713"/>
    <w:rsid w:val="00927161"/>
    <w:rsid w:val="00930C17"/>
    <w:rsid w:val="00930EAC"/>
    <w:rsid w:val="00930FDD"/>
    <w:rsid w:val="00932734"/>
    <w:rsid w:val="00933071"/>
    <w:rsid w:val="00933A57"/>
    <w:rsid w:val="00934C63"/>
    <w:rsid w:val="00935800"/>
    <w:rsid w:val="00935A3C"/>
    <w:rsid w:val="009368F6"/>
    <w:rsid w:val="00936ABB"/>
    <w:rsid w:val="00937287"/>
    <w:rsid w:val="00937616"/>
    <w:rsid w:val="00937B4E"/>
    <w:rsid w:val="00937ECE"/>
    <w:rsid w:val="00940034"/>
    <w:rsid w:val="00941E41"/>
    <w:rsid w:val="0094244A"/>
    <w:rsid w:val="009424E2"/>
    <w:rsid w:val="009426C1"/>
    <w:rsid w:val="00942AE9"/>
    <w:rsid w:val="00942B30"/>
    <w:rsid w:val="00943556"/>
    <w:rsid w:val="0094490C"/>
    <w:rsid w:val="009459D9"/>
    <w:rsid w:val="009468DA"/>
    <w:rsid w:val="00946A15"/>
    <w:rsid w:val="00946C9E"/>
    <w:rsid w:val="00947246"/>
    <w:rsid w:val="009474B0"/>
    <w:rsid w:val="00947C72"/>
    <w:rsid w:val="009504FE"/>
    <w:rsid w:val="0095057C"/>
    <w:rsid w:val="0095066F"/>
    <w:rsid w:val="0095090C"/>
    <w:rsid w:val="00951646"/>
    <w:rsid w:val="00952446"/>
    <w:rsid w:val="00952DFB"/>
    <w:rsid w:val="00953310"/>
    <w:rsid w:val="009534B4"/>
    <w:rsid w:val="009535EE"/>
    <w:rsid w:val="0095367B"/>
    <w:rsid w:val="0095404C"/>
    <w:rsid w:val="009549BC"/>
    <w:rsid w:val="0095552C"/>
    <w:rsid w:val="00955BB4"/>
    <w:rsid w:val="0095650B"/>
    <w:rsid w:val="0095710B"/>
    <w:rsid w:val="00957342"/>
    <w:rsid w:val="00957385"/>
    <w:rsid w:val="009576E7"/>
    <w:rsid w:val="00957C98"/>
    <w:rsid w:val="00957F2C"/>
    <w:rsid w:val="00961168"/>
    <w:rsid w:val="009616FB"/>
    <w:rsid w:val="00962770"/>
    <w:rsid w:val="009639FF"/>
    <w:rsid w:val="00963BCB"/>
    <w:rsid w:val="00963CF4"/>
    <w:rsid w:val="0096413B"/>
    <w:rsid w:val="009642CF"/>
    <w:rsid w:val="009643BE"/>
    <w:rsid w:val="0096457A"/>
    <w:rsid w:val="00965548"/>
    <w:rsid w:val="009659E5"/>
    <w:rsid w:val="009660AD"/>
    <w:rsid w:val="0096719D"/>
    <w:rsid w:val="00967677"/>
    <w:rsid w:val="00967AD4"/>
    <w:rsid w:val="00967CD4"/>
    <w:rsid w:val="0097035B"/>
    <w:rsid w:val="0097039F"/>
    <w:rsid w:val="009706BA"/>
    <w:rsid w:val="009709CF"/>
    <w:rsid w:val="00970E35"/>
    <w:rsid w:val="00971237"/>
    <w:rsid w:val="00971773"/>
    <w:rsid w:val="00973247"/>
    <w:rsid w:val="009733AE"/>
    <w:rsid w:val="00973478"/>
    <w:rsid w:val="009737EF"/>
    <w:rsid w:val="00973F3D"/>
    <w:rsid w:val="0097590D"/>
    <w:rsid w:val="0097598B"/>
    <w:rsid w:val="00975B7B"/>
    <w:rsid w:val="00975EA2"/>
    <w:rsid w:val="00976CA6"/>
    <w:rsid w:val="00977CEC"/>
    <w:rsid w:val="00980494"/>
    <w:rsid w:val="00981334"/>
    <w:rsid w:val="00981714"/>
    <w:rsid w:val="00981889"/>
    <w:rsid w:val="009825FD"/>
    <w:rsid w:val="00982770"/>
    <w:rsid w:val="00982CB4"/>
    <w:rsid w:val="00983A61"/>
    <w:rsid w:val="0098403B"/>
    <w:rsid w:val="0098406F"/>
    <w:rsid w:val="00985AA1"/>
    <w:rsid w:val="00986822"/>
    <w:rsid w:val="00986BFE"/>
    <w:rsid w:val="00986CD7"/>
    <w:rsid w:val="0098787C"/>
    <w:rsid w:val="009879C7"/>
    <w:rsid w:val="00987EE6"/>
    <w:rsid w:val="009906DB"/>
    <w:rsid w:val="00990DAF"/>
    <w:rsid w:val="0099122A"/>
    <w:rsid w:val="00991CAE"/>
    <w:rsid w:val="00991D14"/>
    <w:rsid w:val="00991DD6"/>
    <w:rsid w:val="00991F0A"/>
    <w:rsid w:val="009921AF"/>
    <w:rsid w:val="009928F7"/>
    <w:rsid w:val="00992BD3"/>
    <w:rsid w:val="00992C22"/>
    <w:rsid w:val="009939DD"/>
    <w:rsid w:val="0099409B"/>
    <w:rsid w:val="009947B8"/>
    <w:rsid w:val="0099496E"/>
    <w:rsid w:val="00994F89"/>
    <w:rsid w:val="00995EEC"/>
    <w:rsid w:val="00996085"/>
    <w:rsid w:val="00997A93"/>
    <w:rsid w:val="009A0F74"/>
    <w:rsid w:val="009A1CBA"/>
    <w:rsid w:val="009A1F00"/>
    <w:rsid w:val="009A2AB3"/>
    <w:rsid w:val="009A2E34"/>
    <w:rsid w:val="009A2EC5"/>
    <w:rsid w:val="009A2ED3"/>
    <w:rsid w:val="009A3641"/>
    <w:rsid w:val="009A39EF"/>
    <w:rsid w:val="009A3ABA"/>
    <w:rsid w:val="009A4056"/>
    <w:rsid w:val="009A44C1"/>
    <w:rsid w:val="009A4648"/>
    <w:rsid w:val="009A528E"/>
    <w:rsid w:val="009A5589"/>
    <w:rsid w:val="009A5FA5"/>
    <w:rsid w:val="009A6BC6"/>
    <w:rsid w:val="009A6E4B"/>
    <w:rsid w:val="009A75A7"/>
    <w:rsid w:val="009A7FA9"/>
    <w:rsid w:val="009B0692"/>
    <w:rsid w:val="009B0E75"/>
    <w:rsid w:val="009B159B"/>
    <w:rsid w:val="009B34F9"/>
    <w:rsid w:val="009B37F9"/>
    <w:rsid w:val="009B3A20"/>
    <w:rsid w:val="009B4133"/>
    <w:rsid w:val="009B4320"/>
    <w:rsid w:val="009B4386"/>
    <w:rsid w:val="009B5049"/>
    <w:rsid w:val="009B5686"/>
    <w:rsid w:val="009B5CF5"/>
    <w:rsid w:val="009B73C4"/>
    <w:rsid w:val="009B7614"/>
    <w:rsid w:val="009B7C47"/>
    <w:rsid w:val="009B7DB7"/>
    <w:rsid w:val="009B7E38"/>
    <w:rsid w:val="009C0191"/>
    <w:rsid w:val="009C0268"/>
    <w:rsid w:val="009C06F0"/>
    <w:rsid w:val="009C1929"/>
    <w:rsid w:val="009C2CF5"/>
    <w:rsid w:val="009C3C68"/>
    <w:rsid w:val="009C45E4"/>
    <w:rsid w:val="009C4A37"/>
    <w:rsid w:val="009C4B18"/>
    <w:rsid w:val="009C542E"/>
    <w:rsid w:val="009C5CE5"/>
    <w:rsid w:val="009C637C"/>
    <w:rsid w:val="009C63E1"/>
    <w:rsid w:val="009C7ED6"/>
    <w:rsid w:val="009D0930"/>
    <w:rsid w:val="009D2521"/>
    <w:rsid w:val="009D2BAB"/>
    <w:rsid w:val="009D2BB6"/>
    <w:rsid w:val="009D3D28"/>
    <w:rsid w:val="009D4338"/>
    <w:rsid w:val="009D46DD"/>
    <w:rsid w:val="009D55D3"/>
    <w:rsid w:val="009D58F2"/>
    <w:rsid w:val="009D5C46"/>
    <w:rsid w:val="009D5DFF"/>
    <w:rsid w:val="009D6648"/>
    <w:rsid w:val="009D6B0F"/>
    <w:rsid w:val="009D7169"/>
    <w:rsid w:val="009D721F"/>
    <w:rsid w:val="009E0784"/>
    <w:rsid w:val="009E1890"/>
    <w:rsid w:val="009E207A"/>
    <w:rsid w:val="009E23F4"/>
    <w:rsid w:val="009E2A0B"/>
    <w:rsid w:val="009E3363"/>
    <w:rsid w:val="009E3913"/>
    <w:rsid w:val="009E3DF3"/>
    <w:rsid w:val="009E41D2"/>
    <w:rsid w:val="009E4C4A"/>
    <w:rsid w:val="009E4EAC"/>
    <w:rsid w:val="009E6801"/>
    <w:rsid w:val="009E6B14"/>
    <w:rsid w:val="009E6C10"/>
    <w:rsid w:val="009E7124"/>
    <w:rsid w:val="009E71F1"/>
    <w:rsid w:val="009E768C"/>
    <w:rsid w:val="009E7869"/>
    <w:rsid w:val="009F03CA"/>
    <w:rsid w:val="009F0691"/>
    <w:rsid w:val="009F0870"/>
    <w:rsid w:val="009F0FFB"/>
    <w:rsid w:val="009F1A99"/>
    <w:rsid w:val="009F21A2"/>
    <w:rsid w:val="009F2F49"/>
    <w:rsid w:val="009F3581"/>
    <w:rsid w:val="009F35B2"/>
    <w:rsid w:val="009F35E9"/>
    <w:rsid w:val="009F3C99"/>
    <w:rsid w:val="009F4D8D"/>
    <w:rsid w:val="009F5248"/>
    <w:rsid w:val="009F572D"/>
    <w:rsid w:val="009F5A43"/>
    <w:rsid w:val="009F5ADD"/>
    <w:rsid w:val="009F5B15"/>
    <w:rsid w:val="009F5D03"/>
    <w:rsid w:val="009F6392"/>
    <w:rsid w:val="009F654F"/>
    <w:rsid w:val="009F7124"/>
    <w:rsid w:val="009F733F"/>
    <w:rsid w:val="009F751F"/>
    <w:rsid w:val="009F75B0"/>
    <w:rsid w:val="00A019BC"/>
    <w:rsid w:val="00A01E16"/>
    <w:rsid w:val="00A02A5C"/>
    <w:rsid w:val="00A02A93"/>
    <w:rsid w:val="00A04BF0"/>
    <w:rsid w:val="00A04C0C"/>
    <w:rsid w:val="00A05260"/>
    <w:rsid w:val="00A054A2"/>
    <w:rsid w:val="00A064C2"/>
    <w:rsid w:val="00A06FCF"/>
    <w:rsid w:val="00A07691"/>
    <w:rsid w:val="00A07721"/>
    <w:rsid w:val="00A07B0C"/>
    <w:rsid w:val="00A100D1"/>
    <w:rsid w:val="00A109B2"/>
    <w:rsid w:val="00A116EE"/>
    <w:rsid w:val="00A11952"/>
    <w:rsid w:val="00A1290A"/>
    <w:rsid w:val="00A13711"/>
    <w:rsid w:val="00A13F5E"/>
    <w:rsid w:val="00A14340"/>
    <w:rsid w:val="00A148A2"/>
    <w:rsid w:val="00A149C5"/>
    <w:rsid w:val="00A150F3"/>
    <w:rsid w:val="00A15D67"/>
    <w:rsid w:val="00A1618E"/>
    <w:rsid w:val="00A16536"/>
    <w:rsid w:val="00A17333"/>
    <w:rsid w:val="00A20015"/>
    <w:rsid w:val="00A20692"/>
    <w:rsid w:val="00A209C7"/>
    <w:rsid w:val="00A20C41"/>
    <w:rsid w:val="00A21889"/>
    <w:rsid w:val="00A218D0"/>
    <w:rsid w:val="00A224D5"/>
    <w:rsid w:val="00A2261D"/>
    <w:rsid w:val="00A226DD"/>
    <w:rsid w:val="00A23BB1"/>
    <w:rsid w:val="00A2432C"/>
    <w:rsid w:val="00A24532"/>
    <w:rsid w:val="00A249EE"/>
    <w:rsid w:val="00A24A55"/>
    <w:rsid w:val="00A253A2"/>
    <w:rsid w:val="00A254A6"/>
    <w:rsid w:val="00A25F20"/>
    <w:rsid w:val="00A261CA"/>
    <w:rsid w:val="00A262F6"/>
    <w:rsid w:val="00A2738D"/>
    <w:rsid w:val="00A2789C"/>
    <w:rsid w:val="00A278E0"/>
    <w:rsid w:val="00A27F20"/>
    <w:rsid w:val="00A303BC"/>
    <w:rsid w:val="00A307AD"/>
    <w:rsid w:val="00A3119F"/>
    <w:rsid w:val="00A314CE"/>
    <w:rsid w:val="00A31B18"/>
    <w:rsid w:val="00A31DB1"/>
    <w:rsid w:val="00A332E9"/>
    <w:rsid w:val="00A3418C"/>
    <w:rsid w:val="00A35603"/>
    <w:rsid w:val="00A35C7B"/>
    <w:rsid w:val="00A3672B"/>
    <w:rsid w:val="00A36C60"/>
    <w:rsid w:val="00A371EA"/>
    <w:rsid w:val="00A40022"/>
    <w:rsid w:val="00A40D46"/>
    <w:rsid w:val="00A40D8E"/>
    <w:rsid w:val="00A40DE5"/>
    <w:rsid w:val="00A416BF"/>
    <w:rsid w:val="00A41861"/>
    <w:rsid w:val="00A42019"/>
    <w:rsid w:val="00A42BEA"/>
    <w:rsid w:val="00A430ED"/>
    <w:rsid w:val="00A43287"/>
    <w:rsid w:val="00A432A9"/>
    <w:rsid w:val="00A43A73"/>
    <w:rsid w:val="00A43C1F"/>
    <w:rsid w:val="00A448CD"/>
    <w:rsid w:val="00A44D45"/>
    <w:rsid w:val="00A453C8"/>
    <w:rsid w:val="00A45566"/>
    <w:rsid w:val="00A45598"/>
    <w:rsid w:val="00A45966"/>
    <w:rsid w:val="00A501B5"/>
    <w:rsid w:val="00A51B18"/>
    <w:rsid w:val="00A51FBC"/>
    <w:rsid w:val="00A5227F"/>
    <w:rsid w:val="00A52A67"/>
    <w:rsid w:val="00A5351C"/>
    <w:rsid w:val="00A535F4"/>
    <w:rsid w:val="00A53604"/>
    <w:rsid w:val="00A54159"/>
    <w:rsid w:val="00A543CC"/>
    <w:rsid w:val="00A54734"/>
    <w:rsid w:val="00A576EA"/>
    <w:rsid w:val="00A60586"/>
    <w:rsid w:val="00A60956"/>
    <w:rsid w:val="00A60A20"/>
    <w:rsid w:val="00A62055"/>
    <w:rsid w:val="00A62268"/>
    <w:rsid w:val="00A628A3"/>
    <w:rsid w:val="00A63D03"/>
    <w:rsid w:val="00A64799"/>
    <w:rsid w:val="00A64CA7"/>
    <w:rsid w:val="00A6540A"/>
    <w:rsid w:val="00A65951"/>
    <w:rsid w:val="00A66119"/>
    <w:rsid w:val="00A66183"/>
    <w:rsid w:val="00A66637"/>
    <w:rsid w:val="00A67A73"/>
    <w:rsid w:val="00A707B4"/>
    <w:rsid w:val="00A713EE"/>
    <w:rsid w:val="00A719BB"/>
    <w:rsid w:val="00A71ADB"/>
    <w:rsid w:val="00A71E93"/>
    <w:rsid w:val="00A72BF5"/>
    <w:rsid w:val="00A748F7"/>
    <w:rsid w:val="00A74A5A"/>
    <w:rsid w:val="00A74DF8"/>
    <w:rsid w:val="00A758D6"/>
    <w:rsid w:val="00A763FC"/>
    <w:rsid w:val="00A76FB2"/>
    <w:rsid w:val="00A77D3D"/>
    <w:rsid w:val="00A811C6"/>
    <w:rsid w:val="00A8155E"/>
    <w:rsid w:val="00A81D74"/>
    <w:rsid w:val="00A8243A"/>
    <w:rsid w:val="00A83669"/>
    <w:rsid w:val="00A839AA"/>
    <w:rsid w:val="00A83B56"/>
    <w:rsid w:val="00A83F18"/>
    <w:rsid w:val="00A84586"/>
    <w:rsid w:val="00A84C26"/>
    <w:rsid w:val="00A84D68"/>
    <w:rsid w:val="00A84EA7"/>
    <w:rsid w:val="00A854A4"/>
    <w:rsid w:val="00A866F6"/>
    <w:rsid w:val="00A86CB7"/>
    <w:rsid w:val="00A87311"/>
    <w:rsid w:val="00A87514"/>
    <w:rsid w:val="00A87F1A"/>
    <w:rsid w:val="00A87F7F"/>
    <w:rsid w:val="00A90A53"/>
    <w:rsid w:val="00A913E2"/>
    <w:rsid w:val="00A91EE3"/>
    <w:rsid w:val="00A92D6E"/>
    <w:rsid w:val="00A932F3"/>
    <w:rsid w:val="00A93570"/>
    <w:rsid w:val="00A9419E"/>
    <w:rsid w:val="00A948F3"/>
    <w:rsid w:val="00A9681A"/>
    <w:rsid w:val="00A96826"/>
    <w:rsid w:val="00A968AD"/>
    <w:rsid w:val="00AA0572"/>
    <w:rsid w:val="00AA1085"/>
    <w:rsid w:val="00AA1672"/>
    <w:rsid w:val="00AA260F"/>
    <w:rsid w:val="00AA267A"/>
    <w:rsid w:val="00AA296F"/>
    <w:rsid w:val="00AA2EF7"/>
    <w:rsid w:val="00AA48F0"/>
    <w:rsid w:val="00AA4A0C"/>
    <w:rsid w:val="00AA5435"/>
    <w:rsid w:val="00AA5C67"/>
    <w:rsid w:val="00AA5FB8"/>
    <w:rsid w:val="00AA6B3C"/>
    <w:rsid w:val="00AA6BB4"/>
    <w:rsid w:val="00AA7102"/>
    <w:rsid w:val="00AA76BE"/>
    <w:rsid w:val="00AA78FD"/>
    <w:rsid w:val="00AB0255"/>
    <w:rsid w:val="00AB027D"/>
    <w:rsid w:val="00AB063C"/>
    <w:rsid w:val="00AB0737"/>
    <w:rsid w:val="00AB0ABC"/>
    <w:rsid w:val="00AB173B"/>
    <w:rsid w:val="00AB294F"/>
    <w:rsid w:val="00AB29A8"/>
    <w:rsid w:val="00AB2CAB"/>
    <w:rsid w:val="00AB2E4E"/>
    <w:rsid w:val="00AB3115"/>
    <w:rsid w:val="00AB35FA"/>
    <w:rsid w:val="00AB471B"/>
    <w:rsid w:val="00AB490D"/>
    <w:rsid w:val="00AB4C50"/>
    <w:rsid w:val="00AB4E91"/>
    <w:rsid w:val="00AB6333"/>
    <w:rsid w:val="00AB64E9"/>
    <w:rsid w:val="00AB6B8D"/>
    <w:rsid w:val="00AB6BB9"/>
    <w:rsid w:val="00AB6D35"/>
    <w:rsid w:val="00AB6F9A"/>
    <w:rsid w:val="00AB7DEB"/>
    <w:rsid w:val="00AC049B"/>
    <w:rsid w:val="00AC089D"/>
    <w:rsid w:val="00AC0E03"/>
    <w:rsid w:val="00AC0E2C"/>
    <w:rsid w:val="00AC1DD2"/>
    <w:rsid w:val="00AC2BA5"/>
    <w:rsid w:val="00AC4FFE"/>
    <w:rsid w:val="00AC51AA"/>
    <w:rsid w:val="00AC52EA"/>
    <w:rsid w:val="00AC55B9"/>
    <w:rsid w:val="00AC5647"/>
    <w:rsid w:val="00AC5752"/>
    <w:rsid w:val="00AC5C5F"/>
    <w:rsid w:val="00AC5D38"/>
    <w:rsid w:val="00AC5EF1"/>
    <w:rsid w:val="00AC6C64"/>
    <w:rsid w:val="00AC6E47"/>
    <w:rsid w:val="00AC6E70"/>
    <w:rsid w:val="00AC73C4"/>
    <w:rsid w:val="00AD0D14"/>
    <w:rsid w:val="00AD1AC8"/>
    <w:rsid w:val="00AD2205"/>
    <w:rsid w:val="00AD26FB"/>
    <w:rsid w:val="00AD2CA3"/>
    <w:rsid w:val="00AD2CE3"/>
    <w:rsid w:val="00AD3156"/>
    <w:rsid w:val="00AD36A1"/>
    <w:rsid w:val="00AD39E7"/>
    <w:rsid w:val="00AD45E9"/>
    <w:rsid w:val="00AD45F5"/>
    <w:rsid w:val="00AD4780"/>
    <w:rsid w:val="00AD49C0"/>
    <w:rsid w:val="00AD49CD"/>
    <w:rsid w:val="00AD4C27"/>
    <w:rsid w:val="00AD5012"/>
    <w:rsid w:val="00AD5984"/>
    <w:rsid w:val="00AD66A2"/>
    <w:rsid w:val="00AD7110"/>
    <w:rsid w:val="00AD7391"/>
    <w:rsid w:val="00AD7EAC"/>
    <w:rsid w:val="00AE2932"/>
    <w:rsid w:val="00AE3130"/>
    <w:rsid w:val="00AE3231"/>
    <w:rsid w:val="00AE3710"/>
    <w:rsid w:val="00AE3B1D"/>
    <w:rsid w:val="00AE3E4E"/>
    <w:rsid w:val="00AE47EE"/>
    <w:rsid w:val="00AE495E"/>
    <w:rsid w:val="00AE4BB2"/>
    <w:rsid w:val="00AE4BE7"/>
    <w:rsid w:val="00AE5275"/>
    <w:rsid w:val="00AE5815"/>
    <w:rsid w:val="00AE58A0"/>
    <w:rsid w:val="00AE6D18"/>
    <w:rsid w:val="00AE78F4"/>
    <w:rsid w:val="00AF014E"/>
    <w:rsid w:val="00AF04BE"/>
    <w:rsid w:val="00AF05B1"/>
    <w:rsid w:val="00AF0701"/>
    <w:rsid w:val="00AF17D9"/>
    <w:rsid w:val="00AF24BE"/>
    <w:rsid w:val="00AF2AD0"/>
    <w:rsid w:val="00AF3A51"/>
    <w:rsid w:val="00AF3DCA"/>
    <w:rsid w:val="00AF41D0"/>
    <w:rsid w:val="00AF6E22"/>
    <w:rsid w:val="00AF7717"/>
    <w:rsid w:val="00B00228"/>
    <w:rsid w:val="00B00A51"/>
    <w:rsid w:val="00B01D1E"/>
    <w:rsid w:val="00B02198"/>
    <w:rsid w:val="00B02CCE"/>
    <w:rsid w:val="00B02ECF"/>
    <w:rsid w:val="00B0324B"/>
    <w:rsid w:val="00B03298"/>
    <w:rsid w:val="00B0337D"/>
    <w:rsid w:val="00B03398"/>
    <w:rsid w:val="00B03D4D"/>
    <w:rsid w:val="00B0433D"/>
    <w:rsid w:val="00B050A2"/>
    <w:rsid w:val="00B054F4"/>
    <w:rsid w:val="00B0553D"/>
    <w:rsid w:val="00B05B50"/>
    <w:rsid w:val="00B066A5"/>
    <w:rsid w:val="00B1008A"/>
    <w:rsid w:val="00B10E55"/>
    <w:rsid w:val="00B11430"/>
    <w:rsid w:val="00B121A4"/>
    <w:rsid w:val="00B12866"/>
    <w:rsid w:val="00B132EF"/>
    <w:rsid w:val="00B1407B"/>
    <w:rsid w:val="00B15063"/>
    <w:rsid w:val="00B1583F"/>
    <w:rsid w:val="00B171D4"/>
    <w:rsid w:val="00B17FD4"/>
    <w:rsid w:val="00B20CDB"/>
    <w:rsid w:val="00B2168E"/>
    <w:rsid w:val="00B21F20"/>
    <w:rsid w:val="00B22136"/>
    <w:rsid w:val="00B22650"/>
    <w:rsid w:val="00B22694"/>
    <w:rsid w:val="00B22DDA"/>
    <w:rsid w:val="00B22DDD"/>
    <w:rsid w:val="00B24039"/>
    <w:rsid w:val="00B2501B"/>
    <w:rsid w:val="00B250EC"/>
    <w:rsid w:val="00B2628F"/>
    <w:rsid w:val="00B269BD"/>
    <w:rsid w:val="00B309C4"/>
    <w:rsid w:val="00B310A6"/>
    <w:rsid w:val="00B3165E"/>
    <w:rsid w:val="00B32304"/>
    <w:rsid w:val="00B32A4D"/>
    <w:rsid w:val="00B334EC"/>
    <w:rsid w:val="00B33BED"/>
    <w:rsid w:val="00B35536"/>
    <w:rsid w:val="00B365CF"/>
    <w:rsid w:val="00B371BA"/>
    <w:rsid w:val="00B40453"/>
    <w:rsid w:val="00B40567"/>
    <w:rsid w:val="00B41635"/>
    <w:rsid w:val="00B41755"/>
    <w:rsid w:val="00B42022"/>
    <w:rsid w:val="00B4339B"/>
    <w:rsid w:val="00B43BF7"/>
    <w:rsid w:val="00B43D3B"/>
    <w:rsid w:val="00B444F9"/>
    <w:rsid w:val="00B453EF"/>
    <w:rsid w:val="00B46C2B"/>
    <w:rsid w:val="00B46FC8"/>
    <w:rsid w:val="00B47BB8"/>
    <w:rsid w:val="00B50BC6"/>
    <w:rsid w:val="00B50E4A"/>
    <w:rsid w:val="00B51174"/>
    <w:rsid w:val="00B52E62"/>
    <w:rsid w:val="00B5372F"/>
    <w:rsid w:val="00B5384E"/>
    <w:rsid w:val="00B53ED1"/>
    <w:rsid w:val="00B542E3"/>
    <w:rsid w:val="00B553CF"/>
    <w:rsid w:val="00B55480"/>
    <w:rsid w:val="00B55706"/>
    <w:rsid w:val="00B5599D"/>
    <w:rsid w:val="00B567A0"/>
    <w:rsid w:val="00B5718B"/>
    <w:rsid w:val="00B57649"/>
    <w:rsid w:val="00B57DCE"/>
    <w:rsid w:val="00B57FEE"/>
    <w:rsid w:val="00B6082B"/>
    <w:rsid w:val="00B60BB4"/>
    <w:rsid w:val="00B62913"/>
    <w:rsid w:val="00B62C8B"/>
    <w:rsid w:val="00B63FF8"/>
    <w:rsid w:val="00B6439F"/>
    <w:rsid w:val="00B643A8"/>
    <w:rsid w:val="00B6453A"/>
    <w:rsid w:val="00B645E9"/>
    <w:rsid w:val="00B647D9"/>
    <w:rsid w:val="00B65143"/>
    <w:rsid w:val="00B65425"/>
    <w:rsid w:val="00B65A2F"/>
    <w:rsid w:val="00B6687C"/>
    <w:rsid w:val="00B671CE"/>
    <w:rsid w:val="00B70A26"/>
    <w:rsid w:val="00B70AFF"/>
    <w:rsid w:val="00B712B3"/>
    <w:rsid w:val="00B71558"/>
    <w:rsid w:val="00B72117"/>
    <w:rsid w:val="00B7315F"/>
    <w:rsid w:val="00B747E8"/>
    <w:rsid w:val="00B74E1E"/>
    <w:rsid w:val="00B74E3A"/>
    <w:rsid w:val="00B75268"/>
    <w:rsid w:val="00B75D8A"/>
    <w:rsid w:val="00B763CD"/>
    <w:rsid w:val="00B765AD"/>
    <w:rsid w:val="00B76AC3"/>
    <w:rsid w:val="00B77309"/>
    <w:rsid w:val="00B774C8"/>
    <w:rsid w:val="00B77E5C"/>
    <w:rsid w:val="00B80FE6"/>
    <w:rsid w:val="00B81575"/>
    <w:rsid w:val="00B81A39"/>
    <w:rsid w:val="00B82422"/>
    <w:rsid w:val="00B83779"/>
    <w:rsid w:val="00B83A36"/>
    <w:rsid w:val="00B846A5"/>
    <w:rsid w:val="00B846F2"/>
    <w:rsid w:val="00B8488E"/>
    <w:rsid w:val="00B8575C"/>
    <w:rsid w:val="00B85F1D"/>
    <w:rsid w:val="00B862BF"/>
    <w:rsid w:val="00B86330"/>
    <w:rsid w:val="00B8638A"/>
    <w:rsid w:val="00B875B6"/>
    <w:rsid w:val="00B87890"/>
    <w:rsid w:val="00B87AC5"/>
    <w:rsid w:val="00B90629"/>
    <w:rsid w:val="00B908DC"/>
    <w:rsid w:val="00B90BAF"/>
    <w:rsid w:val="00B90EC5"/>
    <w:rsid w:val="00B91A76"/>
    <w:rsid w:val="00B91FEE"/>
    <w:rsid w:val="00B9210E"/>
    <w:rsid w:val="00B92752"/>
    <w:rsid w:val="00B92B03"/>
    <w:rsid w:val="00B9324F"/>
    <w:rsid w:val="00B93FF9"/>
    <w:rsid w:val="00B94671"/>
    <w:rsid w:val="00B94A74"/>
    <w:rsid w:val="00B95AD8"/>
    <w:rsid w:val="00B95ECD"/>
    <w:rsid w:val="00B9605F"/>
    <w:rsid w:val="00B96760"/>
    <w:rsid w:val="00B96F02"/>
    <w:rsid w:val="00B97770"/>
    <w:rsid w:val="00B97952"/>
    <w:rsid w:val="00B97D78"/>
    <w:rsid w:val="00B97DF0"/>
    <w:rsid w:val="00BA0264"/>
    <w:rsid w:val="00BA0500"/>
    <w:rsid w:val="00BA0BE2"/>
    <w:rsid w:val="00BA0CBE"/>
    <w:rsid w:val="00BA1274"/>
    <w:rsid w:val="00BA139A"/>
    <w:rsid w:val="00BA1C00"/>
    <w:rsid w:val="00BA2036"/>
    <w:rsid w:val="00BA2153"/>
    <w:rsid w:val="00BA27A7"/>
    <w:rsid w:val="00BA33EA"/>
    <w:rsid w:val="00BA410A"/>
    <w:rsid w:val="00BA4911"/>
    <w:rsid w:val="00BA5809"/>
    <w:rsid w:val="00BA5A94"/>
    <w:rsid w:val="00BA5F76"/>
    <w:rsid w:val="00BA61B2"/>
    <w:rsid w:val="00BA68C9"/>
    <w:rsid w:val="00BA6D21"/>
    <w:rsid w:val="00BA6FFD"/>
    <w:rsid w:val="00BA75F6"/>
    <w:rsid w:val="00BA7A83"/>
    <w:rsid w:val="00BA7D0E"/>
    <w:rsid w:val="00BA7E4C"/>
    <w:rsid w:val="00BB0270"/>
    <w:rsid w:val="00BB10D3"/>
    <w:rsid w:val="00BB10D7"/>
    <w:rsid w:val="00BB164C"/>
    <w:rsid w:val="00BB1D57"/>
    <w:rsid w:val="00BB21AA"/>
    <w:rsid w:val="00BB416D"/>
    <w:rsid w:val="00BB4DB8"/>
    <w:rsid w:val="00BB50D0"/>
    <w:rsid w:val="00BB56FE"/>
    <w:rsid w:val="00BB62AF"/>
    <w:rsid w:val="00BB68EA"/>
    <w:rsid w:val="00BB69F0"/>
    <w:rsid w:val="00BB7295"/>
    <w:rsid w:val="00BC0493"/>
    <w:rsid w:val="00BC1D39"/>
    <w:rsid w:val="00BC2A1F"/>
    <w:rsid w:val="00BC2C16"/>
    <w:rsid w:val="00BC3286"/>
    <w:rsid w:val="00BC37D2"/>
    <w:rsid w:val="00BC49F8"/>
    <w:rsid w:val="00BC5B4C"/>
    <w:rsid w:val="00BC60A1"/>
    <w:rsid w:val="00BC6106"/>
    <w:rsid w:val="00BC6740"/>
    <w:rsid w:val="00BC7350"/>
    <w:rsid w:val="00BC79DA"/>
    <w:rsid w:val="00BD0BAC"/>
    <w:rsid w:val="00BD0E1F"/>
    <w:rsid w:val="00BD1D2B"/>
    <w:rsid w:val="00BD1E2F"/>
    <w:rsid w:val="00BD1E36"/>
    <w:rsid w:val="00BD244B"/>
    <w:rsid w:val="00BD3533"/>
    <w:rsid w:val="00BD3A11"/>
    <w:rsid w:val="00BD473D"/>
    <w:rsid w:val="00BD4EF6"/>
    <w:rsid w:val="00BD51ED"/>
    <w:rsid w:val="00BD588C"/>
    <w:rsid w:val="00BD606C"/>
    <w:rsid w:val="00BD67F4"/>
    <w:rsid w:val="00BD683B"/>
    <w:rsid w:val="00BD7206"/>
    <w:rsid w:val="00BE0234"/>
    <w:rsid w:val="00BE0337"/>
    <w:rsid w:val="00BE0955"/>
    <w:rsid w:val="00BE0F19"/>
    <w:rsid w:val="00BE0FF9"/>
    <w:rsid w:val="00BE14F4"/>
    <w:rsid w:val="00BE2323"/>
    <w:rsid w:val="00BE2357"/>
    <w:rsid w:val="00BE24AC"/>
    <w:rsid w:val="00BE27DB"/>
    <w:rsid w:val="00BE2F8A"/>
    <w:rsid w:val="00BE3544"/>
    <w:rsid w:val="00BE39FB"/>
    <w:rsid w:val="00BE3A43"/>
    <w:rsid w:val="00BE453F"/>
    <w:rsid w:val="00BE4CD1"/>
    <w:rsid w:val="00BE4E0C"/>
    <w:rsid w:val="00BE5BEC"/>
    <w:rsid w:val="00BE74AD"/>
    <w:rsid w:val="00BE7AD1"/>
    <w:rsid w:val="00BE7D89"/>
    <w:rsid w:val="00BE7FBD"/>
    <w:rsid w:val="00BF0AA4"/>
    <w:rsid w:val="00BF0BE7"/>
    <w:rsid w:val="00BF167F"/>
    <w:rsid w:val="00BF2383"/>
    <w:rsid w:val="00BF2AC6"/>
    <w:rsid w:val="00BF2E28"/>
    <w:rsid w:val="00BF3746"/>
    <w:rsid w:val="00BF45EA"/>
    <w:rsid w:val="00BF47D2"/>
    <w:rsid w:val="00BF4B71"/>
    <w:rsid w:val="00BF5A7A"/>
    <w:rsid w:val="00BF5CBB"/>
    <w:rsid w:val="00BF7480"/>
    <w:rsid w:val="00BF7BE0"/>
    <w:rsid w:val="00C00B98"/>
    <w:rsid w:val="00C0136E"/>
    <w:rsid w:val="00C0137E"/>
    <w:rsid w:val="00C01BD3"/>
    <w:rsid w:val="00C01C99"/>
    <w:rsid w:val="00C01FEC"/>
    <w:rsid w:val="00C02455"/>
    <w:rsid w:val="00C029EB"/>
    <w:rsid w:val="00C02A6A"/>
    <w:rsid w:val="00C03738"/>
    <w:rsid w:val="00C03979"/>
    <w:rsid w:val="00C03AA8"/>
    <w:rsid w:val="00C04C53"/>
    <w:rsid w:val="00C04FCE"/>
    <w:rsid w:val="00C059D5"/>
    <w:rsid w:val="00C06091"/>
    <w:rsid w:val="00C0660E"/>
    <w:rsid w:val="00C06858"/>
    <w:rsid w:val="00C06A63"/>
    <w:rsid w:val="00C06F86"/>
    <w:rsid w:val="00C071A4"/>
    <w:rsid w:val="00C0725B"/>
    <w:rsid w:val="00C07ADF"/>
    <w:rsid w:val="00C1153C"/>
    <w:rsid w:val="00C1181F"/>
    <w:rsid w:val="00C118F5"/>
    <w:rsid w:val="00C11A29"/>
    <w:rsid w:val="00C11F8D"/>
    <w:rsid w:val="00C12403"/>
    <w:rsid w:val="00C13619"/>
    <w:rsid w:val="00C1401C"/>
    <w:rsid w:val="00C14E64"/>
    <w:rsid w:val="00C14ED4"/>
    <w:rsid w:val="00C1651E"/>
    <w:rsid w:val="00C167B2"/>
    <w:rsid w:val="00C171E8"/>
    <w:rsid w:val="00C17CE0"/>
    <w:rsid w:val="00C17EF9"/>
    <w:rsid w:val="00C2047D"/>
    <w:rsid w:val="00C207EE"/>
    <w:rsid w:val="00C20853"/>
    <w:rsid w:val="00C20F7F"/>
    <w:rsid w:val="00C21566"/>
    <w:rsid w:val="00C22127"/>
    <w:rsid w:val="00C2370C"/>
    <w:rsid w:val="00C241E3"/>
    <w:rsid w:val="00C24A63"/>
    <w:rsid w:val="00C24B92"/>
    <w:rsid w:val="00C24E44"/>
    <w:rsid w:val="00C24FF1"/>
    <w:rsid w:val="00C25558"/>
    <w:rsid w:val="00C25AF0"/>
    <w:rsid w:val="00C25B11"/>
    <w:rsid w:val="00C25EA7"/>
    <w:rsid w:val="00C26545"/>
    <w:rsid w:val="00C3048D"/>
    <w:rsid w:val="00C30B0A"/>
    <w:rsid w:val="00C30DA5"/>
    <w:rsid w:val="00C31B73"/>
    <w:rsid w:val="00C31D77"/>
    <w:rsid w:val="00C32755"/>
    <w:rsid w:val="00C32797"/>
    <w:rsid w:val="00C32EBC"/>
    <w:rsid w:val="00C32F45"/>
    <w:rsid w:val="00C33879"/>
    <w:rsid w:val="00C3480B"/>
    <w:rsid w:val="00C35450"/>
    <w:rsid w:val="00C35671"/>
    <w:rsid w:val="00C3658B"/>
    <w:rsid w:val="00C36C2C"/>
    <w:rsid w:val="00C36FA4"/>
    <w:rsid w:val="00C40BED"/>
    <w:rsid w:val="00C40CA0"/>
    <w:rsid w:val="00C41F35"/>
    <w:rsid w:val="00C42A8F"/>
    <w:rsid w:val="00C42DD4"/>
    <w:rsid w:val="00C43060"/>
    <w:rsid w:val="00C435F7"/>
    <w:rsid w:val="00C43798"/>
    <w:rsid w:val="00C43EA0"/>
    <w:rsid w:val="00C44D20"/>
    <w:rsid w:val="00C46315"/>
    <w:rsid w:val="00C46820"/>
    <w:rsid w:val="00C46F5A"/>
    <w:rsid w:val="00C46F72"/>
    <w:rsid w:val="00C50028"/>
    <w:rsid w:val="00C501AB"/>
    <w:rsid w:val="00C50427"/>
    <w:rsid w:val="00C51300"/>
    <w:rsid w:val="00C52389"/>
    <w:rsid w:val="00C52655"/>
    <w:rsid w:val="00C5362A"/>
    <w:rsid w:val="00C53863"/>
    <w:rsid w:val="00C53B56"/>
    <w:rsid w:val="00C541EE"/>
    <w:rsid w:val="00C553C9"/>
    <w:rsid w:val="00C557CF"/>
    <w:rsid w:val="00C55875"/>
    <w:rsid w:val="00C55BFA"/>
    <w:rsid w:val="00C567E2"/>
    <w:rsid w:val="00C56FB1"/>
    <w:rsid w:val="00C5700B"/>
    <w:rsid w:val="00C5774A"/>
    <w:rsid w:val="00C57B64"/>
    <w:rsid w:val="00C57DF1"/>
    <w:rsid w:val="00C6015A"/>
    <w:rsid w:val="00C601EE"/>
    <w:rsid w:val="00C6024B"/>
    <w:rsid w:val="00C606C4"/>
    <w:rsid w:val="00C6090F"/>
    <w:rsid w:val="00C60E81"/>
    <w:rsid w:val="00C6137F"/>
    <w:rsid w:val="00C62574"/>
    <w:rsid w:val="00C63D2C"/>
    <w:rsid w:val="00C6505A"/>
    <w:rsid w:val="00C66051"/>
    <w:rsid w:val="00C660BE"/>
    <w:rsid w:val="00C67126"/>
    <w:rsid w:val="00C67539"/>
    <w:rsid w:val="00C70015"/>
    <w:rsid w:val="00C711F7"/>
    <w:rsid w:val="00C71664"/>
    <w:rsid w:val="00C7230E"/>
    <w:rsid w:val="00C72310"/>
    <w:rsid w:val="00C72944"/>
    <w:rsid w:val="00C729FC"/>
    <w:rsid w:val="00C735B1"/>
    <w:rsid w:val="00C73EE1"/>
    <w:rsid w:val="00C75DB9"/>
    <w:rsid w:val="00C762EE"/>
    <w:rsid w:val="00C76E7A"/>
    <w:rsid w:val="00C76F27"/>
    <w:rsid w:val="00C779D4"/>
    <w:rsid w:val="00C77C99"/>
    <w:rsid w:val="00C80257"/>
    <w:rsid w:val="00C804B0"/>
    <w:rsid w:val="00C80961"/>
    <w:rsid w:val="00C80F2B"/>
    <w:rsid w:val="00C813DA"/>
    <w:rsid w:val="00C81920"/>
    <w:rsid w:val="00C81A3A"/>
    <w:rsid w:val="00C81C3C"/>
    <w:rsid w:val="00C81FC4"/>
    <w:rsid w:val="00C828E4"/>
    <w:rsid w:val="00C83722"/>
    <w:rsid w:val="00C840FB"/>
    <w:rsid w:val="00C846CA"/>
    <w:rsid w:val="00C84799"/>
    <w:rsid w:val="00C84AF2"/>
    <w:rsid w:val="00C872C8"/>
    <w:rsid w:val="00C9028D"/>
    <w:rsid w:val="00C909CE"/>
    <w:rsid w:val="00C91420"/>
    <w:rsid w:val="00C916AB"/>
    <w:rsid w:val="00C91ACA"/>
    <w:rsid w:val="00C9280B"/>
    <w:rsid w:val="00C9297C"/>
    <w:rsid w:val="00C92CF0"/>
    <w:rsid w:val="00C92FB1"/>
    <w:rsid w:val="00C931BB"/>
    <w:rsid w:val="00C939BB"/>
    <w:rsid w:val="00C945D6"/>
    <w:rsid w:val="00C94759"/>
    <w:rsid w:val="00C94AED"/>
    <w:rsid w:val="00C94E5F"/>
    <w:rsid w:val="00C95603"/>
    <w:rsid w:val="00C95633"/>
    <w:rsid w:val="00C95BCD"/>
    <w:rsid w:val="00C95BE1"/>
    <w:rsid w:val="00C964B0"/>
    <w:rsid w:val="00C972B4"/>
    <w:rsid w:val="00C9732B"/>
    <w:rsid w:val="00C97C75"/>
    <w:rsid w:val="00C97D86"/>
    <w:rsid w:val="00CA11D1"/>
    <w:rsid w:val="00CA1384"/>
    <w:rsid w:val="00CA1989"/>
    <w:rsid w:val="00CA1BB0"/>
    <w:rsid w:val="00CA2C99"/>
    <w:rsid w:val="00CA459B"/>
    <w:rsid w:val="00CA481F"/>
    <w:rsid w:val="00CA50DB"/>
    <w:rsid w:val="00CA55E5"/>
    <w:rsid w:val="00CA7156"/>
    <w:rsid w:val="00CA7DFA"/>
    <w:rsid w:val="00CB01ED"/>
    <w:rsid w:val="00CB0EE6"/>
    <w:rsid w:val="00CB12DF"/>
    <w:rsid w:val="00CB3588"/>
    <w:rsid w:val="00CB387F"/>
    <w:rsid w:val="00CB4482"/>
    <w:rsid w:val="00CB546A"/>
    <w:rsid w:val="00CB560C"/>
    <w:rsid w:val="00CB6037"/>
    <w:rsid w:val="00CB6DE4"/>
    <w:rsid w:val="00CB71EB"/>
    <w:rsid w:val="00CB7F37"/>
    <w:rsid w:val="00CC03E6"/>
    <w:rsid w:val="00CC04B9"/>
    <w:rsid w:val="00CC051B"/>
    <w:rsid w:val="00CC085A"/>
    <w:rsid w:val="00CC0D13"/>
    <w:rsid w:val="00CC141F"/>
    <w:rsid w:val="00CC2559"/>
    <w:rsid w:val="00CC2C60"/>
    <w:rsid w:val="00CC4CD2"/>
    <w:rsid w:val="00CC646E"/>
    <w:rsid w:val="00CC6F36"/>
    <w:rsid w:val="00CC779C"/>
    <w:rsid w:val="00CC7E6E"/>
    <w:rsid w:val="00CD00CE"/>
    <w:rsid w:val="00CD0667"/>
    <w:rsid w:val="00CD0D9F"/>
    <w:rsid w:val="00CD1458"/>
    <w:rsid w:val="00CD14A5"/>
    <w:rsid w:val="00CD1AAF"/>
    <w:rsid w:val="00CD22AF"/>
    <w:rsid w:val="00CD22DF"/>
    <w:rsid w:val="00CD2EA3"/>
    <w:rsid w:val="00CD44AC"/>
    <w:rsid w:val="00CD46AF"/>
    <w:rsid w:val="00CD4B88"/>
    <w:rsid w:val="00CD52EE"/>
    <w:rsid w:val="00CD5BC0"/>
    <w:rsid w:val="00CD61AC"/>
    <w:rsid w:val="00CD6FCC"/>
    <w:rsid w:val="00CD729F"/>
    <w:rsid w:val="00CD75CB"/>
    <w:rsid w:val="00CE0B7D"/>
    <w:rsid w:val="00CE15CB"/>
    <w:rsid w:val="00CE1B65"/>
    <w:rsid w:val="00CE277C"/>
    <w:rsid w:val="00CE2AA6"/>
    <w:rsid w:val="00CE3CEF"/>
    <w:rsid w:val="00CE3E90"/>
    <w:rsid w:val="00CE4980"/>
    <w:rsid w:val="00CE520F"/>
    <w:rsid w:val="00CE5563"/>
    <w:rsid w:val="00CE5C26"/>
    <w:rsid w:val="00CE6060"/>
    <w:rsid w:val="00CE6618"/>
    <w:rsid w:val="00CE6E97"/>
    <w:rsid w:val="00CE7CE4"/>
    <w:rsid w:val="00CF1956"/>
    <w:rsid w:val="00CF1D7A"/>
    <w:rsid w:val="00CF4471"/>
    <w:rsid w:val="00CF46C4"/>
    <w:rsid w:val="00CF476D"/>
    <w:rsid w:val="00CF5C9E"/>
    <w:rsid w:val="00CF5E03"/>
    <w:rsid w:val="00CF5F7D"/>
    <w:rsid w:val="00CF6D3D"/>
    <w:rsid w:val="00CF7110"/>
    <w:rsid w:val="00CF77F5"/>
    <w:rsid w:val="00CF7B23"/>
    <w:rsid w:val="00D005AC"/>
    <w:rsid w:val="00D0167B"/>
    <w:rsid w:val="00D01B2E"/>
    <w:rsid w:val="00D01C07"/>
    <w:rsid w:val="00D028FC"/>
    <w:rsid w:val="00D03342"/>
    <w:rsid w:val="00D03F6E"/>
    <w:rsid w:val="00D0550A"/>
    <w:rsid w:val="00D0628B"/>
    <w:rsid w:val="00D064CC"/>
    <w:rsid w:val="00D071B7"/>
    <w:rsid w:val="00D0758A"/>
    <w:rsid w:val="00D07FD1"/>
    <w:rsid w:val="00D10030"/>
    <w:rsid w:val="00D10128"/>
    <w:rsid w:val="00D113A5"/>
    <w:rsid w:val="00D1182F"/>
    <w:rsid w:val="00D11B25"/>
    <w:rsid w:val="00D121C9"/>
    <w:rsid w:val="00D1374F"/>
    <w:rsid w:val="00D13780"/>
    <w:rsid w:val="00D1397E"/>
    <w:rsid w:val="00D13EA5"/>
    <w:rsid w:val="00D1470A"/>
    <w:rsid w:val="00D15186"/>
    <w:rsid w:val="00D1559A"/>
    <w:rsid w:val="00D161C0"/>
    <w:rsid w:val="00D16216"/>
    <w:rsid w:val="00D16CE5"/>
    <w:rsid w:val="00D172C2"/>
    <w:rsid w:val="00D1761D"/>
    <w:rsid w:val="00D201F2"/>
    <w:rsid w:val="00D20CAC"/>
    <w:rsid w:val="00D20F62"/>
    <w:rsid w:val="00D21DB5"/>
    <w:rsid w:val="00D22BA6"/>
    <w:rsid w:val="00D22C39"/>
    <w:rsid w:val="00D22DC7"/>
    <w:rsid w:val="00D23659"/>
    <w:rsid w:val="00D250F9"/>
    <w:rsid w:val="00D25BFC"/>
    <w:rsid w:val="00D25C2B"/>
    <w:rsid w:val="00D25F93"/>
    <w:rsid w:val="00D26201"/>
    <w:rsid w:val="00D26D5A"/>
    <w:rsid w:val="00D26DE5"/>
    <w:rsid w:val="00D26F35"/>
    <w:rsid w:val="00D272FF"/>
    <w:rsid w:val="00D31065"/>
    <w:rsid w:val="00D3143E"/>
    <w:rsid w:val="00D315BA"/>
    <w:rsid w:val="00D31646"/>
    <w:rsid w:val="00D3185B"/>
    <w:rsid w:val="00D31C99"/>
    <w:rsid w:val="00D336BC"/>
    <w:rsid w:val="00D339AD"/>
    <w:rsid w:val="00D342FC"/>
    <w:rsid w:val="00D34559"/>
    <w:rsid w:val="00D347C1"/>
    <w:rsid w:val="00D34DD8"/>
    <w:rsid w:val="00D35CD3"/>
    <w:rsid w:val="00D36099"/>
    <w:rsid w:val="00D3665F"/>
    <w:rsid w:val="00D3709B"/>
    <w:rsid w:val="00D3769B"/>
    <w:rsid w:val="00D37830"/>
    <w:rsid w:val="00D40554"/>
    <w:rsid w:val="00D4074F"/>
    <w:rsid w:val="00D40BA9"/>
    <w:rsid w:val="00D4193F"/>
    <w:rsid w:val="00D41A46"/>
    <w:rsid w:val="00D4225E"/>
    <w:rsid w:val="00D42601"/>
    <w:rsid w:val="00D427CA"/>
    <w:rsid w:val="00D42B9D"/>
    <w:rsid w:val="00D42CED"/>
    <w:rsid w:val="00D439AC"/>
    <w:rsid w:val="00D43B26"/>
    <w:rsid w:val="00D43B38"/>
    <w:rsid w:val="00D43B51"/>
    <w:rsid w:val="00D44154"/>
    <w:rsid w:val="00D45EB2"/>
    <w:rsid w:val="00D462C7"/>
    <w:rsid w:val="00D46EAC"/>
    <w:rsid w:val="00D471E4"/>
    <w:rsid w:val="00D4735F"/>
    <w:rsid w:val="00D47490"/>
    <w:rsid w:val="00D47667"/>
    <w:rsid w:val="00D50CF7"/>
    <w:rsid w:val="00D52567"/>
    <w:rsid w:val="00D52B37"/>
    <w:rsid w:val="00D53014"/>
    <w:rsid w:val="00D5370C"/>
    <w:rsid w:val="00D53F1F"/>
    <w:rsid w:val="00D543C5"/>
    <w:rsid w:val="00D545A8"/>
    <w:rsid w:val="00D55171"/>
    <w:rsid w:val="00D55519"/>
    <w:rsid w:val="00D56987"/>
    <w:rsid w:val="00D56D26"/>
    <w:rsid w:val="00D57387"/>
    <w:rsid w:val="00D57BD0"/>
    <w:rsid w:val="00D60052"/>
    <w:rsid w:val="00D60E48"/>
    <w:rsid w:val="00D611C2"/>
    <w:rsid w:val="00D61478"/>
    <w:rsid w:val="00D616F6"/>
    <w:rsid w:val="00D61815"/>
    <w:rsid w:val="00D62201"/>
    <w:rsid w:val="00D62236"/>
    <w:rsid w:val="00D6268B"/>
    <w:rsid w:val="00D626A2"/>
    <w:rsid w:val="00D62710"/>
    <w:rsid w:val="00D628E4"/>
    <w:rsid w:val="00D634A5"/>
    <w:rsid w:val="00D63DD8"/>
    <w:rsid w:val="00D63E6D"/>
    <w:rsid w:val="00D640D7"/>
    <w:rsid w:val="00D643D7"/>
    <w:rsid w:val="00D654E6"/>
    <w:rsid w:val="00D65911"/>
    <w:rsid w:val="00D70B8D"/>
    <w:rsid w:val="00D70F4F"/>
    <w:rsid w:val="00D71B3C"/>
    <w:rsid w:val="00D720D2"/>
    <w:rsid w:val="00D7287B"/>
    <w:rsid w:val="00D73588"/>
    <w:rsid w:val="00D7556F"/>
    <w:rsid w:val="00D7575B"/>
    <w:rsid w:val="00D75878"/>
    <w:rsid w:val="00D75DDA"/>
    <w:rsid w:val="00D7640A"/>
    <w:rsid w:val="00D765B6"/>
    <w:rsid w:val="00D765E4"/>
    <w:rsid w:val="00D76DDA"/>
    <w:rsid w:val="00D77515"/>
    <w:rsid w:val="00D77604"/>
    <w:rsid w:val="00D77872"/>
    <w:rsid w:val="00D80595"/>
    <w:rsid w:val="00D80ABE"/>
    <w:rsid w:val="00D811B1"/>
    <w:rsid w:val="00D815C4"/>
    <w:rsid w:val="00D81BEE"/>
    <w:rsid w:val="00D82915"/>
    <w:rsid w:val="00D8293E"/>
    <w:rsid w:val="00D82A0C"/>
    <w:rsid w:val="00D82AFA"/>
    <w:rsid w:val="00D82CD9"/>
    <w:rsid w:val="00D83EA2"/>
    <w:rsid w:val="00D841C8"/>
    <w:rsid w:val="00D843E2"/>
    <w:rsid w:val="00D8563A"/>
    <w:rsid w:val="00D85743"/>
    <w:rsid w:val="00D8590F"/>
    <w:rsid w:val="00D8619F"/>
    <w:rsid w:val="00D8630E"/>
    <w:rsid w:val="00D8645F"/>
    <w:rsid w:val="00D86B04"/>
    <w:rsid w:val="00D86CFA"/>
    <w:rsid w:val="00D870E1"/>
    <w:rsid w:val="00D8782F"/>
    <w:rsid w:val="00D87A56"/>
    <w:rsid w:val="00D87FC7"/>
    <w:rsid w:val="00D9006F"/>
    <w:rsid w:val="00D903AA"/>
    <w:rsid w:val="00D90827"/>
    <w:rsid w:val="00D9133B"/>
    <w:rsid w:val="00D91E14"/>
    <w:rsid w:val="00D926C8"/>
    <w:rsid w:val="00D94DA8"/>
    <w:rsid w:val="00D94EAA"/>
    <w:rsid w:val="00D94EFF"/>
    <w:rsid w:val="00D95691"/>
    <w:rsid w:val="00D95CA5"/>
    <w:rsid w:val="00D95E6D"/>
    <w:rsid w:val="00D95FC1"/>
    <w:rsid w:val="00D96679"/>
    <w:rsid w:val="00D96FDD"/>
    <w:rsid w:val="00D9716E"/>
    <w:rsid w:val="00D97316"/>
    <w:rsid w:val="00D9784F"/>
    <w:rsid w:val="00DA08D2"/>
    <w:rsid w:val="00DA1428"/>
    <w:rsid w:val="00DA2352"/>
    <w:rsid w:val="00DA248E"/>
    <w:rsid w:val="00DA2C98"/>
    <w:rsid w:val="00DA3009"/>
    <w:rsid w:val="00DA3190"/>
    <w:rsid w:val="00DA377A"/>
    <w:rsid w:val="00DA413D"/>
    <w:rsid w:val="00DA4B50"/>
    <w:rsid w:val="00DA51DB"/>
    <w:rsid w:val="00DA56ED"/>
    <w:rsid w:val="00DA6459"/>
    <w:rsid w:val="00DA73B5"/>
    <w:rsid w:val="00DA7507"/>
    <w:rsid w:val="00DA7B06"/>
    <w:rsid w:val="00DB0050"/>
    <w:rsid w:val="00DB0716"/>
    <w:rsid w:val="00DB1640"/>
    <w:rsid w:val="00DB24DF"/>
    <w:rsid w:val="00DB3EAB"/>
    <w:rsid w:val="00DB3F07"/>
    <w:rsid w:val="00DB46B0"/>
    <w:rsid w:val="00DB4A6B"/>
    <w:rsid w:val="00DB4FB6"/>
    <w:rsid w:val="00DB5511"/>
    <w:rsid w:val="00DB6871"/>
    <w:rsid w:val="00DB702C"/>
    <w:rsid w:val="00DB71FF"/>
    <w:rsid w:val="00DB7224"/>
    <w:rsid w:val="00DC1AC4"/>
    <w:rsid w:val="00DC1BF4"/>
    <w:rsid w:val="00DC1F95"/>
    <w:rsid w:val="00DC222F"/>
    <w:rsid w:val="00DC3827"/>
    <w:rsid w:val="00DC3B80"/>
    <w:rsid w:val="00DC4307"/>
    <w:rsid w:val="00DC44CF"/>
    <w:rsid w:val="00DC4ABB"/>
    <w:rsid w:val="00DC542D"/>
    <w:rsid w:val="00DC5B72"/>
    <w:rsid w:val="00DC5FFB"/>
    <w:rsid w:val="00DC6233"/>
    <w:rsid w:val="00DC68C8"/>
    <w:rsid w:val="00DC74FC"/>
    <w:rsid w:val="00DC7595"/>
    <w:rsid w:val="00DC7FC3"/>
    <w:rsid w:val="00DD02CA"/>
    <w:rsid w:val="00DD07B6"/>
    <w:rsid w:val="00DD10E1"/>
    <w:rsid w:val="00DD1D6D"/>
    <w:rsid w:val="00DD1D7A"/>
    <w:rsid w:val="00DD2B9E"/>
    <w:rsid w:val="00DD3046"/>
    <w:rsid w:val="00DD31E0"/>
    <w:rsid w:val="00DD559B"/>
    <w:rsid w:val="00DD5DDE"/>
    <w:rsid w:val="00DD66DA"/>
    <w:rsid w:val="00DD7876"/>
    <w:rsid w:val="00DD7891"/>
    <w:rsid w:val="00DD7BCC"/>
    <w:rsid w:val="00DD7D39"/>
    <w:rsid w:val="00DE070F"/>
    <w:rsid w:val="00DE16D8"/>
    <w:rsid w:val="00DE204C"/>
    <w:rsid w:val="00DE229E"/>
    <w:rsid w:val="00DE2D48"/>
    <w:rsid w:val="00DE2E21"/>
    <w:rsid w:val="00DE390B"/>
    <w:rsid w:val="00DE3F00"/>
    <w:rsid w:val="00DE4001"/>
    <w:rsid w:val="00DE5A89"/>
    <w:rsid w:val="00DE5CF9"/>
    <w:rsid w:val="00DE6310"/>
    <w:rsid w:val="00DE6A7D"/>
    <w:rsid w:val="00DE6C3C"/>
    <w:rsid w:val="00DE7160"/>
    <w:rsid w:val="00DE7DD2"/>
    <w:rsid w:val="00DF0ECA"/>
    <w:rsid w:val="00DF1512"/>
    <w:rsid w:val="00DF2CE0"/>
    <w:rsid w:val="00DF3886"/>
    <w:rsid w:val="00DF3935"/>
    <w:rsid w:val="00DF3C23"/>
    <w:rsid w:val="00DF3E3F"/>
    <w:rsid w:val="00DF403D"/>
    <w:rsid w:val="00DF4095"/>
    <w:rsid w:val="00DF4AC1"/>
    <w:rsid w:val="00DF593E"/>
    <w:rsid w:val="00DF67DE"/>
    <w:rsid w:val="00DF7514"/>
    <w:rsid w:val="00DF75CB"/>
    <w:rsid w:val="00DF771F"/>
    <w:rsid w:val="00E0063F"/>
    <w:rsid w:val="00E00EB6"/>
    <w:rsid w:val="00E029CB"/>
    <w:rsid w:val="00E034FC"/>
    <w:rsid w:val="00E04C87"/>
    <w:rsid w:val="00E053AC"/>
    <w:rsid w:val="00E06B99"/>
    <w:rsid w:val="00E07897"/>
    <w:rsid w:val="00E07D14"/>
    <w:rsid w:val="00E1028B"/>
    <w:rsid w:val="00E10B49"/>
    <w:rsid w:val="00E10DBE"/>
    <w:rsid w:val="00E11826"/>
    <w:rsid w:val="00E1272A"/>
    <w:rsid w:val="00E12B7D"/>
    <w:rsid w:val="00E12DBA"/>
    <w:rsid w:val="00E13019"/>
    <w:rsid w:val="00E13297"/>
    <w:rsid w:val="00E1343E"/>
    <w:rsid w:val="00E148D5"/>
    <w:rsid w:val="00E14CB0"/>
    <w:rsid w:val="00E153A7"/>
    <w:rsid w:val="00E15E01"/>
    <w:rsid w:val="00E163E4"/>
    <w:rsid w:val="00E17443"/>
    <w:rsid w:val="00E17C25"/>
    <w:rsid w:val="00E17E0E"/>
    <w:rsid w:val="00E17FFD"/>
    <w:rsid w:val="00E20954"/>
    <w:rsid w:val="00E209F6"/>
    <w:rsid w:val="00E20BC1"/>
    <w:rsid w:val="00E20F93"/>
    <w:rsid w:val="00E2144C"/>
    <w:rsid w:val="00E2170E"/>
    <w:rsid w:val="00E22C6C"/>
    <w:rsid w:val="00E22DB4"/>
    <w:rsid w:val="00E23143"/>
    <w:rsid w:val="00E23A5E"/>
    <w:rsid w:val="00E23EBB"/>
    <w:rsid w:val="00E25113"/>
    <w:rsid w:val="00E25EDE"/>
    <w:rsid w:val="00E25F7B"/>
    <w:rsid w:val="00E2623A"/>
    <w:rsid w:val="00E262AD"/>
    <w:rsid w:val="00E26686"/>
    <w:rsid w:val="00E26832"/>
    <w:rsid w:val="00E26C9D"/>
    <w:rsid w:val="00E277D7"/>
    <w:rsid w:val="00E27B28"/>
    <w:rsid w:val="00E304F0"/>
    <w:rsid w:val="00E30BF0"/>
    <w:rsid w:val="00E30F9C"/>
    <w:rsid w:val="00E31429"/>
    <w:rsid w:val="00E31A87"/>
    <w:rsid w:val="00E31D58"/>
    <w:rsid w:val="00E32B1E"/>
    <w:rsid w:val="00E337D3"/>
    <w:rsid w:val="00E33C8D"/>
    <w:rsid w:val="00E345A5"/>
    <w:rsid w:val="00E34767"/>
    <w:rsid w:val="00E34782"/>
    <w:rsid w:val="00E35BE1"/>
    <w:rsid w:val="00E360CC"/>
    <w:rsid w:val="00E3664A"/>
    <w:rsid w:val="00E36725"/>
    <w:rsid w:val="00E36AFE"/>
    <w:rsid w:val="00E36D89"/>
    <w:rsid w:val="00E36DDC"/>
    <w:rsid w:val="00E36DFF"/>
    <w:rsid w:val="00E3773C"/>
    <w:rsid w:val="00E37C81"/>
    <w:rsid w:val="00E425FA"/>
    <w:rsid w:val="00E428E5"/>
    <w:rsid w:val="00E42E8F"/>
    <w:rsid w:val="00E4336E"/>
    <w:rsid w:val="00E43D7B"/>
    <w:rsid w:val="00E447B3"/>
    <w:rsid w:val="00E455B0"/>
    <w:rsid w:val="00E46185"/>
    <w:rsid w:val="00E4679B"/>
    <w:rsid w:val="00E47B86"/>
    <w:rsid w:val="00E47D55"/>
    <w:rsid w:val="00E51204"/>
    <w:rsid w:val="00E51819"/>
    <w:rsid w:val="00E51A32"/>
    <w:rsid w:val="00E51A4D"/>
    <w:rsid w:val="00E51CEA"/>
    <w:rsid w:val="00E51EC5"/>
    <w:rsid w:val="00E52848"/>
    <w:rsid w:val="00E52921"/>
    <w:rsid w:val="00E52AA0"/>
    <w:rsid w:val="00E5331E"/>
    <w:rsid w:val="00E53CB8"/>
    <w:rsid w:val="00E54249"/>
    <w:rsid w:val="00E5435C"/>
    <w:rsid w:val="00E547F4"/>
    <w:rsid w:val="00E55080"/>
    <w:rsid w:val="00E55C48"/>
    <w:rsid w:val="00E56164"/>
    <w:rsid w:val="00E565B1"/>
    <w:rsid w:val="00E57161"/>
    <w:rsid w:val="00E5754E"/>
    <w:rsid w:val="00E57E1A"/>
    <w:rsid w:val="00E600C0"/>
    <w:rsid w:val="00E6048F"/>
    <w:rsid w:val="00E61363"/>
    <w:rsid w:val="00E613FB"/>
    <w:rsid w:val="00E61591"/>
    <w:rsid w:val="00E61598"/>
    <w:rsid w:val="00E616A8"/>
    <w:rsid w:val="00E61A91"/>
    <w:rsid w:val="00E6259E"/>
    <w:rsid w:val="00E628E5"/>
    <w:rsid w:val="00E63446"/>
    <w:rsid w:val="00E63994"/>
    <w:rsid w:val="00E63AEE"/>
    <w:rsid w:val="00E64255"/>
    <w:rsid w:val="00E646A3"/>
    <w:rsid w:val="00E64CC4"/>
    <w:rsid w:val="00E64CCD"/>
    <w:rsid w:val="00E64F58"/>
    <w:rsid w:val="00E65359"/>
    <w:rsid w:val="00E6536F"/>
    <w:rsid w:val="00E653E0"/>
    <w:rsid w:val="00E663D2"/>
    <w:rsid w:val="00E675BA"/>
    <w:rsid w:val="00E677A2"/>
    <w:rsid w:val="00E6791D"/>
    <w:rsid w:val="00E70FCE"/>
    <w:rsid w:val="00E719F6"/>
    <w:rsid w:val="00E721E8"/>
    <w:rsid w:val="00E72579"/>
    <w:rsid w:val="00E73503"/>
    <w:rsid w:val="00E73AA7"/>
    <w:rsid w:val="00E75114"/>
    <w:rsid w:val="00E75412"/>
    <w:rsid w:val="00E758BF"/>
    <w:rsid w:val="00E75E33"/>
    <w:rsid w:val="00E76DC2"/>
    <w:rsid w:val="00E7741A"/>
    <w:rsid w:val="00E77E2B"/>
    <w:rsid w:val="00E803A5"/>
    <w:rsid w:val="00E806DB"/>
    <w:rsid w:val="00E8099B"/>
    <w:rsid w:val="00E809CD"/>
    <w:rsid w:val="00E80E67"/>
    <w:rsid w:val="00E81231"/>
    <w:rsid w:val="00E82357"/>
    <w:rsid w:val="00E82431"/>
    <w:rsid w:val="00E82841"/>
    <w:rsid w:val="00E847DC"/>
    <w:rsid w:val="00E8641F"/>
    <w:rsid w:val="00E875C0"/>
    <w:rsid w:val="00E87B2F"/>
    <w:rsid w:val="00E90152"/>
    <w:rsid w:val="00E9048C"/>
    <w:rsid w:val="00E908D4"/>
    <w:rsid w:val="00E90E4A"/>
    <w:rsid w:val="00E91127"/>
    <w:rsid w:val="00E914ED"/>
    <w:rsid w:val="00E92BA9"/>
    <w:rsid w:val="00E92D1F"/>
    <w:rsid w:val="00E932E5"/>
    <w:rsid w:val="00E933EA"/>
    <w:rsid w:val="00E93E34"/>
    <w:rsid w:val="00E94457"/>
    <w:rsid w:val="00E946D8"/>
    <w:rsid w:val="00E94AE2"/>
    <w:rsid w:val="00E95122"/>
    <w:rsid w:val="00E95A1C"/>
    <w:rsid w:val="00E95C03"/>
    <w:rsid w:val="00E95D3A"/>
    <w:rsid w:val="00E960B3"/>
    <w:rsid w:val="00E96231"/>
    <w:rsid w:val="00E96311"/>
    <w:rsid w:val="00E9636F"/>
    <w:rsid w:val="00E96CAC"/>
    <w:rsid w:val="00E97461"/>
    <w:rsid w:val="00E97465"/>
    <w:rsid w:val="00E975FC"/>
    <w:rsid w:val="00E97A3A"/>
    <w:rsid w:val="00E97A81"/>
    <w:rsid w:val="00E97CE9"/>
    <w:rsid w:val="00EA0203"/>
    <w:rsid w:val="00EA0E22"/>
    <w:rsid w:val="00EA158B"/>
    <w:rsid w:val="00EA21A3"/>
    <w:rsid w:val="00EA2645"/>
    <w:rsid w:val="00EA2A1D"/>
    <w:rsid w:val="00EA2EE0"/>
    <w:rsid w:val="00EA3250"/>
    <w:rsid w:val="00EA35BC"/>
    <w:rsid w:val="00EA433A"/>
    <w:rsid w:val="00EA4D2A"/>
    <w:rsid w:val="00EA534F"/>
    <w:rsid w:val="00EA5539"/>
    <w:rsid w:val="00EA55E8"/>
    <w:rsid w:val="00EA57B0"/>
    <w:rsid w:val="00EA64F7"/>
    <w:rsid w:val="00EA67A3"/>
    <w:rsid w:val="00EA6D52"/>
    <w:rsid w:val="00EA70A8"/>
    <w:rsid w:val="00EA7416"/>
    <w:rsid w:val="00EA7D33"/>
    <w:rsid w:val="00EB1CC7"/>
    <w:rsid w:val="00EB1DFC"/>
    <w:rsid w:val="00EB282D"/>
    <w:rsid w:val="00EB28B0"/>
    <w:rsid w:val="00EB2FA4"/>
    <w:rsid w:val="00EB34EC"/>
    <w:rsid w:val="00EB38A9"/>
    <w:rsid w:val="00EB46DA"/>
    <w:rsid w:val="00EB4DB6"/>
    <w:rsid w:val="00EB60C8"/>
    <w:rsid w:val="00EB646D"/>
    <w:rsid w:val="00EB7E9B"/>
    <w:rsid w:val="00EC13EE"/>
    <w:rsid w:val="00EC1AFC"/>
    <w:rsid w:val="00EC1F61"/>
    <w:rsid w:val="00EC3462"/>
    <w:rsid w:val="00EC34F5"/>
    <w:rsid w:val="00EC3D36"/>
    <w:rsid w:val="00EC4F0C"/>
    <w:rsid w:val="00EC510E"/>
    <w:rsid w:val="00EC5241"/>
    <w:rsid w:val="00EC559C"/>
    <w:rsid w:val="00EC5959"/>
    <w:rsid w:val="00EC599E"/>
    <w:rsid w:val="00EC609E"/>
    <w:rsid w:val="00EC64A3"/>
    <w:rsid w:val="00EC705F"/>
    <w:rsid w:val="00EC7D44"/>
    <w:rsid w:val="00ED0129"/>
    <w:rsid w:val="00ED03D7"/>
    <w:rsid w:val="00ED0434"/>
    <w:rsid w:val="00ED0531"/>
    <w:rsid w:val="00ED2494"/>
    <w:rsid w:val="00ED2504"/>
    <w:rsid w:val="00ED3479"/>
    <w:rsid w:val="00ED3534"/>
    <w:rsid w:val="00ED372F"/>
    <w:rsid w:val="00ED4760"/>
    <w:rsid w:val="00ED4F3E"/>
    <w:rsid w:val="00ED4F52"/>
    <w:rsid w:val="00ED53C5"/>
    <w:rsid w:val="00ED5F62"/>
    <w:rsid w:val="00ED5FD9"/>
    <w:rsid w:val="00ED62E1"/>
    <w:rsid w:val="00ED65B0"/>
    <w:rsid w:val="00ED66E9"/>
    <w:rsid w:val="00ED6EA0"/>
    <w:rsid w:val="00ED735D"/>
    <w:rsid w:val="00EE12C2"/>
    <w:rsid w:val="00EE1DE1"/>
    <w:rsid w:val="00EE2E62"/>
    <w:rsid w:val="00EE3402"/>
    <w:rsid w:val="00EE403A"/>
    <w:rsid w:val="00EE45B2"/>
    <w:rsid w:val="00EE49E2"/>
    <w:rsid w:val="00EE4A94"/>
    <w:rsid w:val="00EE5B52"/>
    <w:rsid w:val="00EE5D1D"/>
    <w:rsid w:val="00EE60DE"/>
    <w:rsid w:val="00EE6670"/>
    <w:rsid w:val="00EE696D"/>
    <w:rsid w:val="00EE791F"/>
    <w:rsid w:val="00EE7D83"/>
    <w:rsid w:val="00EF1318"/>
    <w:rsid w:val="00EF1890"/>
    <w:rsid w:val="00EF2401"/>
    <w:rsid w:val="00EF2888"/>
    <w:rsid w:val="00EF351C"/>
    <w:rsid w:val="00EF3D12"/>
    <w:rsid w:val="00EF3D87"/>
    <w:rsid w:val="00EF4401"/>
    <w:rsid w:val="00EF4556"/>
    <w:rsid w:val="00EF461E"/>
    <w:rsid w:val="00EF65BA"/>
    <w:rsid w:val="00EF74F9"/>
    <w:rsid w:val="00EF79A9"/>
    <w:rsid w:val="00F004AD"/>
    <w:rsid w:val="00F0092A"/>
    <w:rsid w:val="00F00B13"/>
    <w:rsid w:val="00F0273F"/>
    <w:rsid w:val="00F02C6A"/>
    <w:rsid w:val="00F02E7F"/>
    <w:rsid w:val="00F0314D"/>
    <w:rsid w:val="00F03DA1"/>
    <w:rsid w:val="00F03F00"/>
    <w:rsid w:val="00F0452B"/>
    <w:rsid w:val="00F057BA"/>
    <w:rsid w:val="00F066A6"/>
    <w:rsid w:val="00F06FF7"/>
    <w:rsid w:val="00F07175"/>
    <w:rsid w:val="00F07592"/>
    <w:rsid w:val="00F107C0"/>
    <w:rsid w:val="00F1139F"/>
    <w:rsid w:val="00F11922"/>
    <w:rsid w:val="00F11CED"/>
    <w:rsid w:val="00F1226B"/>
    <w:rsid w:val="00F1273F"/>
    <w:rsid w:val="00F133E1"/>
    <w:rsid w:val="00F134D7"/>
    <w:rsid w:val="00F137BF"/>
    <w:rsid w:val="00F15C29"/>
    <w:rsid w:val="00F16011"/>
    <w:rsid w:val="00F16685"/>
    <w:rsid w:val="00F16A10"/>
    <w:rsid w:val="00F170A4"/>
    <w:rsid w:val="00F17659"/>
    <w:rsid w:val="00F17A4B"/>
    <w:rsid w:val="00F17BAA"/>
    <w:rsid w:val="00F21938"/>
    <w:rsid w:val="00F222B7"/>
    <w:rsid w:val="00F22F72"/>
    <w:rsid w:val="00F238F9"/>
    <w:rsid w:val="00F23D80"/>
    <w:rsid w:val="00F24074"/>
    <w:rsid w:val="00F2543E"/>
    <w:rsid w:val="00F25B5E"/>
    <w:rsid w:val="00F25DCD"/>
    <w:rsid w:val="00F2602F"/>
    <w:rsid w:val="00F2633C"/>
    <w:rsid w:val="00F2728B"/>
    <w:rsid w:val="00F27702"/>
    <w:rsid w:val="00F30E67"/>
    <w:rsid w:val="00F320EF"/>
    <w:rsid w:val="00F32293"/>
    <w:rsid w:val="00F3231C"/>
    <w:rsid w:val="00F3334D"/>
    <w:rsid w:val="00F35C33"/>
    <w:rsid w:val="00F3630D"/>
    <w:rsid w:val="00F36F18"/>
    <w:rsid w:val="00F37329"/>
    <w:rsid w:val="00F37BBD"/>
    <w:rsid w:val="00F37C55"/>
    <w:rsid w:val="00F40434"/>
    <w:rsid w:val="00F40928"/>
    <w:rsid w:val="00F41DE5"/>
    <w:rsid w:val="00F420D0"/>
    <w:rsid w:val="00F4210D"/>
    <w:rsid w:val="00F423BB"/>
    <w:rsid w:val="00F42B04"/>
    <w:rsid w:val="00F42CD6"/>
    <w:rsid w:val="00F433D4"/>
    <w:rsid w:val="00F43973"/>
    <w:rsid w:val="00F43C08"/>
    <w:rsid w:val="00F44543"/>
    <w:rsid w:val="00F44636"/>
    <w:rsid w:val="00F44902"/>
    <w:rsid w:val="00F449FE"/>
    <w:rsid w:val="00F451CA"/>
    <w:rsid w:val="00F452B2"/>
    <w:rsid w:val="00F45FA2"/>
    <w:rsid w:val="00F471F9"/>
    <w:rsid w:val="00F476DE"/>
    <w:rsid w:val="00F47AFE"/>
    <w:rsid w:val="00F50399"/>
    <w:rsid w:val="00F50F69"/>
    <w:rsid w:val="00F52852"/>
    <w:rsid w:val="00F52BB8"/>
    <w:rsid w:val="00F531ED"/>
    <w:rsid w:val="00F531EE"/>
    <w:rsid w:val="00F55366"/>
    <w:rsid w:val="00F55B5C"/>
    <w:rsid w:val="00F567F3"/>
    <w:rsid w:val="00F572F7"/>
    <w:rsid w:val="00F57E79"/>
    <w:rsid w:val="00F57EB8"/>
    <w:rsid w:val="00F61241"/>
    <w:rsid w:val="00F613E4"/>
    <w:rsid w:val="00F6168B"/>
    <w:rsid w:val="00F61C44"/>
    <w:rsid w:val="00F62854"/>
    <w:rsid w:val="00F6369D"/>
    <w:rsid w:val="00F636AC"/>
    <w:rsid w:val="00F638DA"/>
    <w:rsid w:val="00F63AB4"/>
    <w:rsid w:val="00F63ED2"/>
    <w:rsid w:val="00F643F1"/>
    <w:rsid w:val="00F651FA"/>
    <w:rsid w:val="00F65396"/>
    <w:rsid w:val="00F659BE"/>
    <w:rsid w:val="00F65E9C"/>
    <w:rsid w:val="00F66859"/>
    <w:rsid w:val="00F66DDA"/>
    <w:rsid w:val="00F66E45"/>
    <w:rsid w:val="00F66F90"/>
    <w:rsid w:val="00F67134"/>
    <w:rsid w:val="00F676C0"/>
    <w:rsid w:val="00F67C3B"/>
    <w:rsid w:val="00F700C2"/>
    <w:rsid w:val="00F707DE"/>
    <w:rsid w:val="00F7085C"/>
    <w:rsid w:val="00F70BC6"/>
    <w:rsid w:val="00F70F41"/>
    <w:rsid w:val="00F71668"/>
    <w:rsid w:val="00F71825"/>
    <w:rsid w:val="00F71B55"/>
    <w:rsid w:val="00F71C27"/>
    <w:rsid w:val="00F71EB3"/>
    <w:rsid w:val="00F72EC1"/>
    <w:rsid w:val="00F73370"/>
    <w:rsid w:val="00F734EA"/>
    <w:rsid w:val="00F739AC"/>
    <w:rsid w:val="00F73ABA"/>
    <w:rsid w:val="00F7413D"/>
    <w:rsid w:val="00F74447"/>
    <w:rsid w:val="00F744E1"/>
    <w:rsid w:val="00F74AB0"/>
    <w:rsid w:val="00F74F1E"/>
    <w:rsid w:val="00F750A0"/>
    <w:rsid w:val="00F75814"/>
    <w:rsid w:val="00F7698E"/>
    <w:rsid w:val="00F769EA"/>
    <w:rsid w:val="00F772E6"/>
    <w:rsid w:val="00F803E7"/>
    <w:rsid w:val="00F809D3"/>
    <w:rsid w:val="00F80B9E"/>
    <w:rsid w:val="00F81E74"/>
    <w:rsid w:val="00F81FF2"/>
    <w:rsid w:val="00F839AD"/>
    <w:rsid w:val="00F839EF"/>
    <w:rsid w:val="00F847AD"/>
    <w:rsid w:val="00F854D3"/>
    <w:rsid w:val="00F85B45"/>
    <w:rsid w:val="00F86B9A"/>
    <w:rsid w:val="00F86C0B"/>
    <w:rsid w:val="00F86ECD"/>
    <w:rsid w:val="00F878B0"/>
    <w:rsid w:val="00F87BCB"/>
    <w:rsid w:val="00F87DFA"/>
    <w:rsid w:val="00F903E6"/>
    <w:rsid w:val="00F907E7"/>
    <w:rsid w:val="00F92BC5"/>
    <w:rsid w:val="00F92E8C"/>
    <w:rsid w:val="00F92FC4"/>
    <w:rsid w:val="00F93031"/>
    <w:rsid w:val="00F93480"/>
    <w:rsid w:val="00F944C7"/>
    <w:rsid w:val="00F94EFC"/>
    <w:rsid w:val="00F96509"/>
    <w:rsid w:val="00F966CB"/>
    <w:rsid w:val="00F968D7"/>
    <w:rsid w:val="00F96C58"/>
    <w:rsid w:val="00F97817"/>
    <w:rsid w:val="00F97DE5"/>
    <w:rsid w:val="00FA08D3"/>
    <w:rsid w:val="00FA0F61"/>
    <w:rsid w:val="00FA10B7"/>
    <w:rsid w:val="00FA17E8"/>
    <w:rsid w:val="00FA1873"/>
    <w:rsid w:val="00FA2118"/>
    <w:rsid w:val="00FA25B2"/>
    <w:rsid w:val="00FA2E7D"/>
    <w:rsid w:val="00FA346E"/>
    <w:rsid w:val="00FA5123"/>
    <w:rsid w:val="00FA585F"/>
    <w:rsid w:val="00FA5D1A"/>
    <w:rsid w:val="00FA60E7"/>
    <w:rsid w:val="00FA636D"/>
    <w:rsid w:val="00FA727D"/>
    <w:rsid w:val="00FA7E4F"/>
    <w:rsid w:val="00FB017F"/>
    <w:rsid w:val="00FB1D6C"/>
    <w:rsid w:val="00FB2792"/>
    <w:rsid w:val="00FB31E6"/>
    <w:rsid w:val="00FB454D"/>
    <w:rsid w:val="00FB4AB0"/>
    <w:rsid w:val="00FB4ABF"/>
    <w:rsid w:val="00FB4BDE"/>
    <w:rsid w:val="00FB4C4E"/>
    <w:rsid w:val="00FB53B2"/>
    <w:rsid w:val="00FB5955"/>
    <w:rsid w:val="00FB608D"/>
    <w:rsid w:val="00FB6273"/>
    <w:rsid w:val="00FB67AC"/>
    <w:rsid w:val="00FB6E3A"/>
    <w:rsid w:val="00FB7EC7"/>
    <w:rsid w:val="00FC04CD"/>
    <w:rsid w:val="00FC07AF"/>
    <w:rsid w:val="00FC07EF"/>
    <w:rsid w:val="00FC0DA9"/>
    <w:rsid w:val="00FC0F8F"/>
    <w:rsid w:val="00FC14D6"/>
    <w:rsid w:val="00FC1DF2"/>
    <w:rsid w:val="00FC24E9"/>
    <w:rsid w:val="00FC25E2"/>
    <w:rsid w:val="00FC305C"/>
    <w:rsid w:val="00FC33EF"/>
    <w:rsid w:val="00FC38E5"/>
    <w:rsid w:val="00FC3AD3"/>
    <w:rsid w:val="00FC4553"/>
    <w:rsid w:val="00FC4DA3"/>
    <w:rsid w:val="00FC52E9"/>
    <w:rsid w:val="00FC5578"/>
    <w:rsid w:val="00FC589F"/>
    <w:rsid w:val="00FC6220"/>
    <w:rsid w:val="00FC6365"/>
    <w:rsid w:val="00FC6B1B"/>
    <w:rsid w:val="00FC74F8"/>
    <w:rsid w:val="00FC7A11"/>
    <w:rsid w:val="00FC7C0A"/>
    <w:rsid w:val="00FD0434"/>
    <w:rsid w:val="00FD052E"/>
    <w:rsid w:val="00FD12E9"/>
    <w:rsid w:val="00FD15D9"/>
    <w:rsid w:val="00FD1864"/>
    <w:rsid w:val="00FD285C"/>
    <w:rsid w:val="00FD3358"/>
    <w:rsid w:val="00FD3887"/>
    <w:rsid w:val="00FD3914"/>
    <w:rsid w:val="00FD397C"/>
    <w:rsid w:val="00FD53BE"/>
    <w:rsid w:val="00FD5544"/>
    <w:rsid w:val="00FD599C"/>
    <w:rsid w:val="00FD5F63"/>
    <w:rsid w:val="00FD6101"/>
    <w:rsid w:val="00FD6A03"/>
    <w:rsid w:val="00FD6AAE"/>
    <w:rsid w:val="00FD7284"/>
    <w:rsid w:val="00FD7399"/>
    <w:rsid w:val="00FE0699"/>
    <w:rsid w:val="00FE0AE7"/>
    <w:rsid w:val="00FE1579"/>
    <w:rsid w:val="00FE1594"/>
    <w:rsid w:val="00FE2181"/>
    <w:rsid w:val="00FE21ED"/>
    <w:rsid w:val="00FE2534"/>
    <w:rsid w:val="00FE29FF"/>
    <w:rsid w:val="00FE2BF4"/>
    <w:rsid w:val="00FE2FD0"/>
    <w:rsid w:val="00FE3C7D"/>
    <w:rsid w:val="00FE4585"/>
    <w:rsid w:val="00FE4B6A"/>
    <w:rsid w:val="00FE4D8C"/>
    <w:rsid w:val="00FE4DCC"/>
    <w:rsid w:val="00FE5720"/>
    <w:rsid w:val="00FE57C5"/>
    <w:rsid w:val="00FE58BC"/>
    <w:rsid w:val="00FE5922"/>
    <w:rsid w:val="00FE5969"/>
    <w:rsid w:val="00FE5EB8"/>
    <w:rsid w:val="00FE6200"/>
    <w:rsid w:val="00FE68B8"/>
    <w:rsid w:val="00FE6DAC"/>
    <w:rsid w:val="00FE6E67"/>
    <w:rsid w:val="00FE6F79"/>
    <w:rsid w:val="00FF01E1"/>
    <w:rsid w:val="00FF0A41"/>
    <w:rsid w:val="00FF2861"/>
    <w:rsid w:val="00FF2B09"/>
    <w:rsid w:val="00FF30A9"/>
    <w:rsid w:val="00FF3C95"/>
    <w:rsid w:val="00FF3F80"/>
    <w:rsid w:val="00FF43CC"/>
    <w:rsid w:val="00FF4537"/>
    <w:rsid w:val="00FF4725"/>
    <w:rsid w:val="00FF4807"/>
    <w:rsid w:val="00FF49C8"/>
    <w:rsid w:val="00FF4A90"/>
    <w:rsid w:val="00FF5067"/>
    <w:rsid w:val="00FF5FFE"/>
    <w:rsid w:val="00FF6D45"/>
    <w:rsid w:val="00FF7B21"/>
    <w:rsid w:val="00FF7D16"/>
    <w:rsid w:val="0273706E"/>
    <w:rsid w:val="067B16BC"/>
    <w:rsid w:val="099DA914"/>
    <w:rsid w:val="09DFD6BE"/>
    <w:rsid w:val="0D0F51EC"/>
    <w:rsid w:val="0FB2BA65"/>
    <w:rsid w:val="10F8D30E"/>
    <w:rsid w:val="12C327B7"/>
    <w:rsid w:val="17CC91B3"/>
    <w:rsid w:val="1EF981CF"/>
    <w:rsid w:val="1FF24B1D"/>
    <w:rsid w:val="20FFB920"/>
    <w:rsid w:val="22067FB0"/>
    <w:rsid w:val="284028CF"/>
    <w:rsid w:val="2E9B302B"/>
    <w:rsid w:val="2FC1A053"/>
    <w:rsid w:val="34C5B1C4"/>
    <w:rsid w:val="351732D7"/>
    <w:rsid w:val="35A5E7D3"/>
    <w:rsid w:val="37AA7981"/>
    <w:rsid w:val="3B7A878B"/>
    <w:rsid w:val="3D5426E2"/>
    <w:rsid w:val="3F0AE0F0"/>
    <w:rsid w:val="43111E08"/>
    <w:rsid w:val="46646B64"/>
    <w:rsid w:val="4B345271"/>
    <w:rsid w:val="4E0A43F5"/>
    <w:rsid w:val="50E65AEE"/>
    <w:rsid w:val="526AA3C5"/>
    <w:rsid w:val="57D65F0F"/>
    <w:rsid w:val="58CD6335"/>
    <w:rsid w:val="598752E5"/>
    <w:rsid w:val="5E17FDBE"/>
    <w:rsid w:val="5EAD425F"/>
    <w:rsid w:val="64F7FCCF"/>
    <w:rsid w:val="6BC58481"/>
    <w:rsid w:val="6CE7AEAE"/>
    <w:rsid w:val="6E7C4A07"/>
    <w:rsid w:val="711D7F50"/>
    <w:rsid w:val="72B22153"/>
    <w:rsid w:val="76C0E420"/>
    <w:rsid w:val="7B17D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783E8F"/>
  <w15:docId w15:val="{69FD3E73-486E-4A5B-AFEC-14EBA5EB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37FA7"/>
    <w:pPr>
      <w:spacing w:after="120"/>
      <w:jc w:val="both"/>
    </w:pPr>
    <w:rPr>
      <w:rFonts w:ascii="Arial" w:hAnsi="Arial"/>
      <w:sz w:val="24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9260BA"/>
    <w:pPr>
      <w:keepNext/>
      <w:keepLines/>
      <w:pageBreakBefore/>
      <w:numPr>
        <w:numId w:val="12"/>
      </w:numPr>
      <w:spacing w:before="360" w:after="240"/>
      <w:outlineLvl w:val="0"/>
    </w:pPr>
    <w:rPr>
      <w:rFonts w:cs="Arial"/>
      <w:b/>
      <w:sz w:val="32"/>
    </w:rPr>
  </w:style>
  <w:style w:type="paragraph" w:styleId="berschrift2">
    <w:name w:val="heading 2"/>
    <w:aliases w:val="(1.1), Char6,Überschrift 2 Char1,Überschrift 2 Char Char, Char Char Char, Char Char1,Char Char Char,Char Char1,Char6, Char6 Char,Überschrift 2 Char1 Char Char,Überschrift 2 Char Char Char Char,Überschrift 2 Char1 Char Char Char Char"/>
    <w:basedOn w:val="berschrift1"/>
    <w:next w:val="Standard"/>
    <w:link w:val="berschrift2Zchn"/>
    <w:autoRedefine/>
    <w:rsid w:val="00BD3A11"/>
    <w:pPr>
      <w:keepLines w:val="0"/>
      <w:numPr>
        <w:ilvl w:val="1"/>
      </w:numPr>
      <w:spacing w:before="240"/>
      <w:ind w:hanging="766"/>
      <w:outlineLvl w:val="1"/>
    </w:pPr>
    <w:rPr>
      <w:sz w:val="24"/>
    </w:rPr>
  </w:style>
  <w:style w:type="paragraph" w:styleId="berschrift3">
    <w:name w:val="heading 3"/>
    <w:aliases w:val=" Char5,Char5,Überschrift 3 Char,Überschrift 3 Char2 Char,Char5 Char Char,Überschrift 3 Char1 Char Char,Überschrift 3 Char Char Char Char,Überschrift 3 Char1 Char Char Char Char,Überschrift 3 Char2 Char Char Char Char Char"/>
    <w:basedOn w:val="berschrift2"/>
    <w:next w:val="Standard"/>
    <w:link w:val="berschrift3Zchn"/>
    <w:autoRedefine/>
    <w:rsid w:val="007230EE"/>
    <w:pPr>
      <w:numPr>
        <w:ilvl w:val="2"/>
      </w:numPr>
      <w:tabs>
        <w:tab w:val="clear" w:pos="2007"/>
      </w:tabs>
      <w:ind w:left="993" w:hanging="993"/>
      <w:outlineLvl w:val="2"/>
    </w:pPr>
  </w:style>
  <w:style w:type="paragraph" w:styleId="berschrift4">
    <w:name w:val="heading 4"/>
    <w:aliases w:val="Überschrift 4 Char,Überschrift 4 Char1,Überschrift 4 Char Char"/>
    <w:basedOn w:val="berschrift3"/>
    <w:next w:val="Standard"/>
    <w:link w:val="berschrift4Zchn"/>
    <w:autoRedefine/>
    <w:rsid w:val="00C91ACA"/>
    <w:pPr>
      <w:numPr>
        <w:ilvl w:val="3"/>
      </w:numPr>
      <w:spacing w:before="120"/>
      <w:outlineLvl w:val="3"/>
    </w:pPr>
    <w:rPr>
      <w:sz w:val="22"/>
    </w:rPr>
  </w:style>
  <w:style w:type="paragraph" w:styleId="berschrift5">
    <w:name w:val="heading 5"/>
    <w:aliases w:val="Überschrift 5 Char,Überschrift 5 Char1 Char,Überschrift 5 Char Char Char,Überschrift 5 Char1,Überschrift 5 Char Char,Überschrift 5 Char1 Char Char,Überschrift 5 Char Char Char Char,Überschrift 5 Char2 Char,Überschrift 5 Char1 Char2 Char"/>
    <w:basedOn w:val="berschrift4"/>
    <w:next w:val="Standard"/>
    <w:link w:val="berschrift5Zchn"/>
    <w:rsid w:val="003600F4"/>
    <w:pPr>
      <w:numPr>
        <w:ilvl w:val="4"/>
      </w:numPr>
      <w:tabs>
        <w:tab w:val="left" w:pos="993"/>
      </w:tabs>
      <w:outlineLvl w:val="4"/>
    </w:pPr>
  </w:style>
  <w:style w:type="paragraph" w:styleId="berschrift6">
    <w:name w:val="heading 6"/>
    <w:aliases w:val="Überschrift Fett"/>
    <w:basedOn w:val="Standard"/>
    <w:next w:val="Standard"/>
    <w:link w:val="berschrift6Zchn"/>
    <w:rsid w:val="003600F4"/>
    <w:pPr>
      <w:outlineLvl w:val="5"/>
    </w:pPr>
    <w:rPr>
      <w:b/>
      <w:lang w:eastAsia="de-DE"/>
    </w:rPr>
  </w:style>
  <w:style w:type="paragraph" w:styleId="berschrift7">
    <w:name w:val="heading 7"/>
    <w:aliases w:val="Überschrift Kursiv"/>
    <w:basedOn w:val="berschrift6"/>
    <w:next w:val="Standard"/>
    <w:rsid w:val="003600F4"/>
    <w:pPr>
      <w:outlineLvl w:val="6"/>
    </w:pPr>
    <w:rPr>
      <w:b w:val="0"/>
      <w:i/>
    </w:rPr>
  </w:style>
  <w:style w:type="paragraph" w:styleId="berschrift8">
    <w:name w:val="heading 8"/>
    <w:basedOn w:val="Standard"/>
    <w:next w:val="Standard"/>
    <w:link w:val="berschrift8Zchn"/>
    <w:rsid w:val="003600F4"/>
    <w:pPr>
      <w:outlineLvl w:val="7"/>
    </w:pPr>
  </w:style>
  <w:style w:type="paragraph" w:styleId="berschrift9">
    <w:name w:val="heading 9"/>
    <w:basedOn w:val="Standard"/>
    <w:next w:val="Standard"/>
    <w:qFormat/>
    <w:rsid w:val="00243246"/>
    <w:pPr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-">
    <w:name w:val="1. Einrückung (-)"/>
    <w:basedOn w:val="Standard"/>
    <w:link w:val="1Einrckung-Char"/>
    <w:rsid w:val="003600F4"/>
    <w:pPr>
      <w:numPr>
        <w:numId w:val="2"/>
      </w:numPr>
      <w:tabs>
        <w:tab w:val="left" w:pos="284"/>
      </w:tabs>
    </w:pPr>
  </w:style>
  <w:style w:type="paragraph" w:customStyle="1" w:styleId="1Weiternach-">
    <w:name w:val="1. Weiter nach (-)"/>
    <w:basedOn w:val="Standard"/>
    <w:link w:val="1Weiternach-Zchn"/>
    <w:rsid w:val="003600F4"/>
    <w:pPr>
      <w:ind w:left="284"/>
    </w:pPr>
  </w:style>
  <w:style w:type="paragraph" w:customStyle="1" w:styleId="2Einrckungo">
    <w:name w:val="2. Einrückung (o)"/>
    <w:basedOn w:val="1Einrckung-"/>
    <w:rsid w:val="003600F4"/>
    <w:pPr>
      <w:numPr>
        <w:numId w:val="3"/>
      </w:numPr>
      <w:tabs>
        <w:tab w:val="clear" w:pos="284"/>
        <w:tab w:val="left" w:pos="567"/>
      </w:tabs>
    </w:pPr>
  </w:style>
  <w:style w:type="paragraph" w:customStyle="1" w:styleId="2Weiternacho">
    <w:name w:val="2. Weiter nach (o)"/>
    <w:basedOn w:val="1Weiternach-"/>
    <w:link w:val="2WeiternachoZchn"/>
    <w:rsid w:val="003600F4"/>
    <w:pPr>
      <w:ind w:left="567"/>
    </w:pPr>
  </w:style>
  <w:style w:type="paragraph" w:styleId="Abbildungsverzeichnis">
    <w:name w:val="table of figures"/>
    <w:basedOn w:val="Standard"/>
    <w:next w:val="Standard"/>
    <w:semiHidden/>
    <w:rsid w:val="003600F4"/>
  </w:style>
  <w:style w:type="paragraph" w:styleId="Beschriftung">
    <w:name w:val="caption"/>
    <w:aliases w:val="Beschriftung Char,Tabellen/Abbildungen"/>
    <w:basedOn w:val="Standard"/>
    <w:next w:val="Standard"/>
    <w:link w:val="BeschriftungZchn"/>
    <w:uiPriority w:val="35"/>
    <w:qFormat/>
    <w:rsid w:val="003600F4"/>
    <w:rPr>
      <w:b/>
      <w:sz w:val="18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Grafik">
    <w:name w:val="Grafik"/>
    <w:rsid w:val="003600F4"/>
    <w:rPr>
      <w:rFonts w:ascii="Tahoma" w:hAnsi="Tahoma"/>
      <w:sz w:val="22"/>
      <w:lang w:eastAsia="en-US"/>
    </w:rPr>
  </w:style>
  <w:style w:type="paragraph" w:styleId="Kopfzeile">
    <w:name w:val="header"/>
    <w:basedOn w:val="Standard"/>
    <w:pPr>
      <w:tabs>
        <w:tab w:val="num" w:pos="927"/>
        <w:tab w:val="center" w:pos="4536"/>
        <w:tab w:val="right" w:pos="9072"/>
      </w:tabs>
      <w:spacing w:before="60"/>
      <w:ind w:left="851" w:hanging="284"/>
    </w:pPr>
  </w:style>
  <w:style w:type="paragraph" w:customStyle="1" w:styleId="ProfilStandard">
    <w:name w:val="Profil Standard"/>
    <w:basedOn w:val="Standard"/>
    <w:rsid w:val="003600F4"/>
    <w:pPr>
      <w:spacing w:before="60" w:after="60"/>
    </w:pPr>
    <w:rPr>
      <w:sz w:val="16"/>
    </w:rPr>
  </w:style>
  <w:style w:type="paragraph" w:customStyle="1" w:styleId="ProfilErsteAufzhlung">
    <w:name w:val="Profil Erste Aufzählung"/>
    <w:basedOn w:val="ProfilStandard"/>
    <w:next w:val="Standard"/>
    <w:rsid w:val="003600F4"/>
    <w:pPr>
      <w:numPr>
        <w:numId w:val="7"/>
      </w:numPr>
      <w:tabs>
        <w:tab w:val="clear" w:pos="360"/>
        <w:tab w:val="left" w:pos="227"/>
      </w:tabs>
    </w:pPr>
  </w:style>
  <w:style w:type="paragraph" w:customStyle="1" w:styleId="ProfilErsteTextzeile">
    <w:name w:val="Profil Erste Textzeile"/>
    <w:basedOn w:val="ProfilStandard"/>
    <w:next w:val="Standard"/>
    <w:rsid w:val="003600F4"/>
  </w:style>
  <w:style w:type="paragraph" w:customStyle="1" w:styleId="ProfilInnereAufzhlung">
    <w:name w:val="Profil Innere Aufzählung"/>
    <w:basedOn w:val="ProfilErsteAufzhlung"/>
    <w:rsid w:val="003600F4"/>
    <w:pPr>
      <w:numPr>
        <w:numId w:val="8"/>
      </w:numPr>
      <w:tabs>
        <w:tab w:val="clear" w:pos="360"/>
      </w:tabs>
      <w:spacing w:before="0"/>
    </w:pPr>
  </w:style>
  <w:style w:type="paragraph" w:customStyle="1" w:styleId="ProfilInnererTabellentext">
    <w:name w:val="Profil Innerer Tabellentext"/>
    <w:basedOn w:val="ProfilErsteTextzeile"/>
    <w:rsid w:val="003600F4"/>
    <w:pPr>
      <w:spacing w:before="0"/>
    </w:pPr>
  </w:style>
  <w:style w:type="paragraph" w:customStyle="1" w:styleId="ProfilName">
    <w:name w:val="Profil Name"/>
    <w:basedOn w:val="ProfilStandard"/>
    <w:rsid w:val="003600F4"/>
    <w:rPr>
      <w:sz w:val="24"/>
    </w:rPr>
  </w:style>
  <w:style w:type="paragraph" w:customStyle="1" w:styleId="ProfilProjektfunktion">
    <w:name w:val="Profil Projektfunktion"/>
    <w:basedOn w:val="ProfilStandard"/>
    <w:rsid w:val="003600F4"/>
    <w:pPr>
      <w:spacing w:after="0"/>
    </w:pPr>
    <w:rPr>
      <w:b/>
      <w:sz w:val="24"/>
    </w:rPr>
  </w:style>
  <w:style w:type="paragraph" w:customStyle="1" w:styleId="ProfilZeilenbezeichner">
    <w:name w:val="Profil Zeilenbezeichner"/>
    <w:basedOn w:val="ProfilStandard"/>
    <w:rsid w:val="003600F4"/>
    <w:rPr>
      <w:b/>
    </w:rPr>
  </w:style>
  <w:style w:type="paragraph" w:customStyle="1" w:styleId="Standard-Fett">
    <w:name w:val="Standard-Fett"/>
    <w:basedOn w:val="Standard"/>
    <w:rsid w:val="003600F4"/>
    <w:rPr>
      <w:b/>
    </w:rPr>
  </w:style>
  <w:style w:type="paragraph" w:customStyle="1" w:styleId="Standard-Kursiv">
    <w:name w:val="Standard-Kursiv"/>
    <w:basedOn w:val="Standard"/>
    <w:rsid w:val="003600F4"/>
    <w:rPr>
      <w:i/>
    </w:rPr>
  </w:style>
  <w:style w:type="paragraph" w:customStyle="1" w:styleId="StandardProfil">
    <w:name w:val="StandardProfil"/>
    <w:rsid w:val="003600F4"/>
    <w:rPr>
      <w:rFonts w:ascii="Tahoma" w:hAnsi="Tahoma"/>
      <w:sz w:val="16"/>
      <w:lang w:eastAsia="en-US"/>
    </w:rPr>
  </w:style>
  <w:style w:type="paragraph" w:customStyle="1" w:styleId="TabellenText">
    <w:name w:val="TabellenText"/>
    <w:basedOn w:val="Standard"/>
    <w:link w:val="TabellenTextZchn"/>
    <w:rsid w:val="003600F4"/>
    <w:pPr>
      <w:spacing w:before="60" w:after="60"/>
    </w:pPr>
    <w:rPr>
      <w:sz w:val="18"/>
    </w:rPr>
  </w:style>
  <w:style w:type="paragraph" w:customStyle="1" w:styleId="Tabelle1Ein-">
    <w:name w:val="Tabelle1.Ein(-)"/>
    <w:basedOn w:val="TabellenText"/>
    <w:link w:val="Tabelle1Ein-Zchn"/>
    <w:rsid w:val="003600F4"/>
    <w:pPr>
      <w:numPr>
        <w:numId w:val="4"/>
      </w:numPr>
      <w:tabs>
        <w:tab w:val="left" w:pos="170"/>
      </w:tabs>
    </w:pPr>
  </w:style>
  <w:style w:type="paragraph" w:customStyle="1" w:styleId="Tabelle2Eino">
    <w:name w:val="Tabelle2.Ein(o)"/>
    <w:basedOn w:val="Tabelle1Ein-"/>
    <w:rsid w:val="003600F4"/>
    <w:pPr>
      <w:numPr>
        <w:numId w:val="5"/>
      </w:numPr>
      <w:tabs>
        <w:tab w:val="clear" w:pos="170"/>
        <w:tab w:val="left" w:pos="340"/>
      </w:tabs>
    </w:pPr>
  </w:style>
  <w:style w:type="paragraph" w:customStyle="1" w:styleId="Tabellenkopf">
    <w:name w:val="Tabellenkopf"/>
    <w:basedOn w:val="TabellenText"/>
    <w:rsid w:val="003600F4"/>
    <w:rPr>
      <w:b/>
    </w:rPr>
  </w:style>
  <w:style w:type="paragraph" w:customStyle="1" w:styleId="Tabellentitel">
    <w:name w:val="Tabellentitel"/>
    <w:basedOn w:val="TabellenText"/>
    <w:rsid w:val="003600F4"/>
    <w:pPr>
      <w:jc w:val="center"/>
    </w:pPr>
    <w:rPr>
      <w:b/>
      <w:sz w:val="20"/>
    </w:rPr>
  </w:style>
  <w:style w:type="paragraph" w:styleId="Verzeichnis1">
    <w:name w:val="toc 1"/>
    <w:basedOn w:val="Standard"/>
    <w:link w:val="Verzeichnis1Zchn"/>
    <w:autoRedefine/>
    <w:uiPriority w:val="39"/>
    <w:rsid w:val="003A656F"/>
    <w:pPr>
      <w:tabs>
        <w:tab w:val="left" w:pos="426"/>
        <w:tab w:val="right" w:leader="dot" w:pos="9072"/>
      </w:tabs>
    </w:pPr>
    <w:rPr>
      <w:b/>
      <w:noProof/>
    </w:rPr>
  </w:style>
  <w:style w:type="paragraph" w:styleId="Verzeichnis2">
    <w:name w:val="toc 2"/>
    <w:basedOn w:val="Verzeichnis1"/>
    <w:link w:val="Verzeichnis2Zchn"/>
    <w:autoRedefine/>
    <w:uiPriority w:val="39"/>
    <w:rsid w:val="001D0BD2"/>
    <w:pPr>
      <w:tabs>
        <w:tab w:val="clear" w:pos="426"/>
        <w:tab w:val="left" w:pos="851"/>
      </w:tabs>
      <w:ind w:left="709" w:hanging="425"/>
    </w:pPr>
    <w:rPr>
      <w:b w:val="0"/>
    </w:rPr>
  </w:style>
  <w:style w:type="paragraph" w:styleId="Verzeichnis3">
    <w:name w:val="toc 3"/>
    <w:basedOn w:val="Verzeichnis2"/>
    <w:autoRedefine/>
    <w:uiPriority w:val="39"/>
    <w:rsid w:val="00CE6E97"/>
    <w:pPr>
      <w:tabs>
        <w:tab w:val="left" w:pos="1650"/>
      </w:tabs>
      <w:spacing w:before="60"/>
      <w:ind w:left="1276" w:hanging="567"/>
    </w:pPr>
    <w:rPr>
      <w:szCs w:val="22"/>
      <w:lang w:val="en-GB"/>
    </w:rPr>
  </w:style>
  <w:style w:type="paragraph" w:styleId="Verzeichnis4">
    <w:name w:val="toc 4"/>
    <w:basedOn w:val="Verzeichnis3"/>
    <w:autoRedefine/>
    <w:uiPriority w:val="39"/>
    <w:rsid w:val="003600F4"/>
    <w:pPr>
      <w:ind w:left="1985" w:hanging="709"/>
    </w:pPr>
  </w:style>
  <w:style w:type="paragraph" w:styleId="Verzeichnis5">
    <w:name w:val="toc 5"/>
    <w:basedOn w:val="Verzeichnis4"/>
    <w:autoRedefine/>
    <w:semiHidden/>
    <w:rsid w:val="003600F4"/>
    <w:pPr>
      <w:tabs>
        <w:tab w:val="left" w:pos="2835"/>
      </w:tabs>
      <w:ind w:left="2836" w:right="567" w:hanging="851"/>
    </w:pPr>
  </w:style>
  <w:style w:type="paragraph" w:styleId="Verzeichnis6">
    <w:name w:val="toc 6"/>
    <w:basedOn w:val="Verzeichnis5"/>
    <w:autoRedefine/>
    <w:semiHidden/>
    <w:rsid w:val="003600F4"/>
    <w:pPr>
      <w:ind w:left="1100"/>
    </w:pPr>
    <w:rPr>
      <w:rFonts w:ascii="Times New Roman" w:hAnsi="Times New Roman"/>
      <w:sz w:val="18"/>
    </w:rPr>
  </w:style>
  <w:style w:type="paragraph" w:styleId="Verzeichnis7">
    <w:name w:val="toc 7"/>
    <w:basedOn w:val="Verzeichnis6"/>
    <w:autoRedefine/>
    <w:semiHidden/>
    <w:rsid w:val="003600F4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3600F4"/>
    <w:pPr>
      <w:ind w:left="154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3600F4"/>
    <w:pPr>
      <w:ind w:left="1760"/>
    </w:pPr>
    <w:rPr>
      <w:rFonts w:ascii="Times New Roman" w:hAnsi="Times New Roman"/>
      <w:sz w:val="18"/>
    </w:rPr>
  </w:style>
  <w:style w:type="paragraph" w:customStyle="1" w:styleId="Verzeichnisueberschrift">
    <w:name w:val="Verzeichnisueberschrift"/>
    <w:basedOn w:val="Standard"/>
    <w:rsid w:val="003600F4"/>
    <w:pPr>
      <w:spacing w:after="240"/>
    </w:pPr>
    <w:rPr>
      <w:b/>
      <w:sz w:val="28"/>
    </w:rPr>
  </w:style>
  <w:style w:type="paragraph" w:customStyle="1" w:styleId="3Einrckung">
    <w:name w:val="3. Einrückung ()"/>
    <w:basedOn w:val="1Einrckung-"/>
    <w:rsid w:val="003600F4"/>
    <w:pPr>
      <w:numPr>
        <w:numId w:val="1"/>
      </w:numPr>
      <w:tabs>
        <w:tab w:val="clear" w:pos="284"/>
        <w:tab w:val="clear" w:pos="927"/>
        <w:tab w:val="left" w:pos="851"/>
      </w:tabs>
    </w:pPr>
  </w:style>
  <w:style w:type="paragraph" w:customStyle="1" w:styleId="3Weiternach">
    <w:name w:val="3. Weiter nach ()"/>
    <w:basedOn w:val="2Weiternacho"/>
    <w:rsid w:val="003600F4"/>
    <w:pPr>
      <w:ind w:left="851"/>
    </w:pPr>
  </w:style>
  <w:style w:type="paragraph" w:customStyle="1" w:styleId="Tabelle3Ein">
    <w:name w:val="Tabelle3.Ein()"/>
    <w:basedOn w:val="Tabelle2Eino"/>
    <w:rsid w:val="003600F4"/>
    <w:pPr>
      <w:numPr>
        <w:numId w:val="6"/>
      </w:numPr>
      <w:tabs>
        <w:tab w:val="clear" w:pos="340"/>
        <w:tab w:val="clear" w:pos="700"/>
        <w:tab w:val="left" w:pos="510"/>
      </w:tabs>
    </w:pPr>
  </w:style>
  <w:style w:type="character" w:customStyle="1" w:styleId="1Einrckung-Char">
    <w:name w:val="1. Einrückung (-) Char"/>
    <w:link w:val="1Einrckung-"/>
    <w:rsid w:val="00E26832"/>
    <w:rPr>
      <w:rFonts w:ascii="Century Gothic" w:hAnsi="Century Gothic"/>
      <w:sz w:val="22"/>
      <w:lang w:eastAsia="en-US"/>
    </w:rPr>
  </w:style>
  <w:style w:type="paragraph" w:styleId="Sprechblasentext">
    <w:name w:val="Balloon Text"/>
    <w:basedOn w:val="Standard"/>
    <w:link w:val="SprechblasentextZchn"/>
    <w:rsid w:val="00650A6F"/>
    <w:rPr>
      <w:rFonts w:ascii="Tahoma" w:hAnsi="Tahoma" w:cs="Tahoma"/>
      <w:sz w:val="16"/>
      <w:szCs w:val="16"/>
    </w:rPr>
  </w:style>
  <w:style w:type="paragraph" w:styleId="Makrotext">
    <w:name w:val="macro"/>
    <w:autoRedefine/>
    <w:semiHidden/>
    <w:rsid w:val="003600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/>
      <w:jc w:val="both"/>
    </w:pPr>
    <w:rPr>
      <w:rFonts w:ascii="Tele-GroteskHal" w:hAnsi="Tele-GroteskHal" w:cs="Courier New"/>
      <w:lang w:eastAsia="en-US"/>
    </w:rPr>
  </w:style>
  <w:style w:type="character" w:styleId="Hyperlink">
    <w:name w:val="Hyperlink"/>
    <w:rsid w:val="00D25F93"/>
    <w:rPr>
      <w:color w:val="0000FF"/>
      <w:u w:val="single"/>
    </w:rPr>
  </w:style>
  <w:style w:type="character" w:styleId="Kommentarzeichen">
    <w:name w:val="annotation reference"/>
    <w:rsid w:val="00D25F9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E1674"/>
    <w:rPr>
      <w:sz w:val="20"/>
      <w:lang w:eastAsia="de-DE"/>
    </w:rPr>
  </w:style>
  <w:style w:type="character" w:customStyle="1" w:styleId="berschrift3Zchn">
    <w:name w:val="Überschrift 3 Zchn"/>
    <w:aliases w:val=" Char5 Zchn,Char5 Zchn,Überschrift 3 Char Zchn,Überschrift 3 Char2 Char Zchn,Char5 Char Char Zchn,Überschrift 3 Char1 Char Char Zchn,Überschrift 3 Char Char Char Char Zchn,Überschrift 3 Char1 Char Char Char Char Zchn"/>
    <w:link w:val="berschrift3"/>
    <w:rsid w:val="007230EE"/>
    <w:rPr>
      <w:rFonts w:ascii="Century Gothic" w:hAnsi="Century Gothic"/>
      <w:b/>
      <w:sz w:val="24"/>
      <w:lang w:eastAsia="en-US"/>
    </w:rPr>
  </w:style>
  <w:style w:type="paragraph" w:styleId="Textkrper3">
    <w:name w:val="Body Text 3"/>
    <w:basedOn w:val="Standard"/>
    <w:rsid w:val="00975EA2"/>
    <w:rPr>
      <w:rFonts w:cs="Arial"/>
      <w:sz w:val="20"/>
      <w:lang w:eastAsia="de-DE"/>
    </w:rPr>
  </w:style>
  <w:style w:type="paragraph" w:styleId="Textkrper-Zeileneinzug">
    <w:name w:val="Body Text Indent"/>
    <w:basedOn w:val="Standard"/>
    <w:rsid w:val="00AB2CAB"/>
    <w:pPr>
      <w:ind w:left="283"/>
    </w:pPr>
  </w:style>
  <w:style w:type="character" w:customStyle="1" w:styleId="1Weiternach-Zchn">
    <w:name w:val="1. Weiter nach (-) Zchn"/>
    <w:link w:val="1Weiternach-"/>
    <w:rsid w:val="008E1446"/>
    <w:rPr>
      <w:rFonts w:ascii="Century Gothic" w:hAnsi="Century Gothic"/>
      <w:sz w:val="22"/>
      <w:lang w:val="de-DE" w:eastAsia="en-US" w:bidi="ar-SA"/>
    </w:rPr>
  </w:style>
  <w:style w:type="paragraph" w:customStyle="1" w:styleId="Anlagen">
    <w:name w:val="Anlagen"/>
    <w:basedOn w:val="berschrift1"/>
    <w:next w:val="Standard"/>
    <w:rsid w:val="0039331A"/>
    <w:pPr>
      <w:numPr>
        <w:numId w:val="9"/>
      </w:numPr>
    </w:pPr>
  </w:style>
  <w:style w:type="character" w:customStyle="1" w:styleId="berschrift4Zchn">
    <w:name w:val="Überschrift 4 Zchn"/>
    <w:aliases w:val="Überschrift 4 Char Zchn,Überschrift 4 Char1 Zchn,Überschrift 4 Char Char Zchn"/>
    <w:link w:val="berschrift4"/>
    <w:rsid w:val="00C91ACA"/>
    <w:rPr>
      <w:rFonts w:ascii="Century Gothic" w:hAnsi="Century Gothic"/>
      <w:b/>
      <w:sz w:val="22"/>
      <w:lang w:eastAsia="en-US"/>
    </w:rPr>
  </w:style>
  <w:style w:type="character" w:customStyle="1" w:styleId="berschrift5Zchn">
    <w:name w:val="Überschrift 5 Zchn"/>
    <w:aliases w:val="Überschrift 5 Char Zchn,Überschrift 5 Char1 Char Zchn,Überschrift 5 Char Char Char Zchn,Überschrift 5 Char1 Zchn,Überschrift 5 Char Char Zchn,Überschrift 5 Char1 Char Char Zchn,Überschrift 5 Char Char Char Char Zchn"/>
    <w:basedOn w:val="berschrift4Zchn"/>
    <w:link w:val="berschrift5"/>
    <w:rsid w:val="00DD10E1"/>
    <w:rPr>
      <w:rFonts w:ascii="Century Gothic" w:hAnsi="Century Gothic"/>
      <w:b/>
      <w:sz w:val="22"/>
      <w:lang w:val="de-DE" w:eastAsia="en-US" w:bidi="ar-SA"/>
    </w:rPr>
  </w:style>
  <w:style w:type="paragraph" w:styleId="StandardWeb">
    <w:name w:val="Normal (Web)"/>
    <w:basedOn w:val="Standard"/>
    <w:uiPriority w:val="99"/>
    <w:semiHidden/>
    <w:unhideWhenUsed/>
    <w:rsid w:val="009A44C1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eastAsia="de-DE"/>
    </w:rPr>
  </w:style>
  <w:style w:type="paragraph" w:styleId="NurText">
    <w:name w:val="Plain Text"/>
    <w:basedOn w:val="Standard"/>
    <w:rsid w:val="00D85743"/>
    <w:rPr>
      <w:rFonts w:ascii="Courier New" w:hAnsi="Courier New" w:cs="Courier New"/>
      <w:sz w:val="20"/>
      <w:lang w:eastAsia="de-DE"/>
    </w:rPr>
  </w:style>
  <w:style w:type="character" w:customStyle="1" w:styleId="berschrift6Zchn">
    <w:name w:val="Überschrift 6 Zchn"/>
    <w:aliases w:val="Überschrift Fett Zchn"/>
    <w:link w:val="berschrift6"/>
    <w:rsid w:val="00B75D8A"/>
    <w:rPr>
      <w:rFonts w:ascii="Century Gothic" w:hAnsi="Century Gothic"/>
      <w:b/>
      <w:sz w:val="22"/>
      <w:lang w:val="de-DE" w:eastAsia="de-DE" w:bidi="ar-SA"/>
    </w:rPr>
  </w:style>
  <w:style w:type="paragraph" w:customStyle="1" w:styleId="1Einrckung-CharCharCharChar">
    <w:name w:val="1. Einrückung (-) Char Char Char Char"/>
    <w:basedOn w:val="Standard"/>
    <w:rsid w:val="00B75D8A"/>
    <w:pPr>
      <w:tabs>
        <w:tab w:val="left" w:pos="284"/>
        <w:tab w:val="num" w:pos="360"/>
      </w:tabs>
      <w:ind w:left="284" w:hanging="284"/>
    </w:pPr>
    <w:rPr>
      <w:lang w:eastAsia="de-DE"/>
    </w:rPr>
  </w:style>
  <w:style w:type="paragraph" w:customStyle="1" w:styleId="1Einrckung-CharCharChar1Char">
    <w:name w:val="1. Einrückung (-) Char Char Char1 Char"/>
    <w:basedOn w:val="Standard"/>
    <w:link w:val="1Einrckung-CharCharChar1CharChar"/>
    <w:rsid w:val="009E7124"/>
    <w:pPr>
      <w:tabs>
        <w:tab w:val="left" w:pos="284"/>
        <w:tab w:val="num" w:pos="690"/>
      </w:tabs>
      <w:ind w:left="613" w:hanging="283"/>
    </w:pPr>
    <w:rPr>
      <w:lang w:eastAsia="de-DE"/>
    </w:rPr>
  </w:style>
  <w:style w:type="character" w:customStyle="1" w:styleId="1Einrckung-CharCharChar1CharChar">
    <w:name w:val="1. Einrückung (-) Char Char Char1 Char Char"/>
    <w:link w:val="1Einrckung-CharCharChar1Char"/>
    <w:rsid w:val="009E7124"/>
    <w:rPr>
      <w:rFonts w:ascii="Century Gothic" w:hAnsi="Century Gothic"/>
      <w:sz w:val="22"/>
    </w:rPr>
  </w:style>
  <w:style w:type="paragraph" w:customStyle="1" w:styleId="1Einrckung-CharChar1CharCharCharCharChar">
    <w:name w:val="1. Einrückung (-) Char Char1 Char Char Char Char Char"/>
    <w:basedOn w:val="Standard"/>
    <w:link w:val="1Einrckung-CharChar1CharCharCharCharCharChar"/>
    <w:rsid w:val="00AF05B1"/>
    <w:pPr>
      <w:tabs>
        <w:tab w:val="left" w:pos="284"/>
        <w:tab w:val="num" w:pos="360"/>
      </w:tabs>
      <w:ind w:left="284" w:hanging="284"/>
    </w:pPr>
    <w:rPr>
      <w:lang w:eastAsia="de-DE"/>
    </w:rPr>
  </w:style>
  <w:style w:type="character" w:customStyle="1" w:styleId="1Einrckung-CharChar1CharCharCharCharCharChar">
    <w:name w:val="1. Einrückung (-) Char Char1 Char Char Char Char Char Char"/>
    <w:link w:val="1Einrckung-CharChar1CharCharCharCharChar"/>
    <w:rsid w:val="00AF05B1"/>
    <w:rPr>
      <w:rFonts w:ascii="Century Gothic" w:hAnsi="Century Gothic"/>
      <w:sz w:val="22"/>
      <w:lang w:val="de-DE" w:eastAsia="de-DE" w:bidi="ar-SA"/>
    </w:rPr>
  </w:style>
  <w:style w:type="paragraph" w:customStyle="1" w:styleId="TabellenTextChar">
    <w:name w:val="TabellenText Char"/>
    <w:basedOn w:val="Standard"/>
    <w:link w:val="TabellenTextCharChar"/>
    <w:rsid w:val="002D6D43"/>
    <w:pPr>
      <w:spacing w:before="60" w:after="60"/>
    </w:pPr>
    <w:rPr>
      <w:sz w:val="18"/>
      <w:lang w:eastAsia="de-DE"/>
    </w:rPr>
  </w:style>
  <w:style w:type="character" w:customStyle="1" w:styleId="TabellenTextCharChar">
    <w:name w:val="TabellenText Char Char"/>
    <w:link w:val="TabellenTextChar"/>
    <w:rsid w:val="002D6D43"/>
    <w:rPr>
      <w:rFonts w:ascii="Century Gothic" w:hAnsi="Century Gothic"/>
      <w:sz w:val="18"/>
      <w:lang w:val="de-DE" w:eastAsia="de-DE" w:bidi="ar-SA"/>
    </w:rPr>
  </w:style>
  <w:style w:type="character" w:customStyle="1" w:styleId="BeschriftungZchn">
    <w:name w:val="Beschriftung Zchn"/>
    <w:aliases w:val="Beschriftung Char Zchn,Tabellen/Abbildungen Zchn"/>
    <w:link w:val="Beschriftung"/>
    <w:rsid w:val="0075496B"/>
    <w:rPr>
      <w:rFonts w:ascii="Century Gothic" w:hAnsi="Century Gothic"/>
      <w:b/>
      <w:sz w:val="18"/>
      <w:lang w:val="de-DE" w:eastAsia="en-US" w:bidi="ar-SA"/>
    </w:rPr>
  </w:style>
  <w:style w:type="paragraph" w:customStyle="1" w:styleId="1Einrckung-CharChar">
    <w:name w:val="1. Einrückung (-) Char Char"/>
    <w:basedOn w:val="Standard"/>
    <w:link w:val="1Einrckung-CharCharChar2"/>
    <w:rsid w:val="00D62710"/>
    <w:pPr>
      <w:tabs>
        <w:tab w:val="left" w:pos="284"/>
        <w:tab w:val="num" w:pos="927"/>
      </w:tabs>
      <w:ind w:left="851" w:hanging="284"/>
    </w:pPr>
  </w:style>
  <w:style w:type="character" w:customStyle="1" w:styleId="1Einrckung-CharCharChar2">
    <w:name w:val="1. Einrückung (-) Char Char Char2"/>
    <w:link w:val="1Einrckung-CharChar"/>
    <w:rsid w:val="00D62710"/>
    <w:rPr>
      <w:rFonts w:ascii="Century Gothic" w:hAnsi="Century Gothic"/>
      <w:sz w:val="22"/>
      <w:lang w:eastAsia="en-US"/>
    </w:rPr>
  </w:style>
  <w:style w:type="character" w:customStyle="1" w:styleId="2WeiternachoZchn">
    <w:name w:val="2. Weiter nach (o) Zchn"/>
    <w:basedOn w:val="1Weiternach-Zchn"/>
    <w:link w:val="2Weiternacho"/>
    <w:rsid w:val="00F37329"/>
    <w:rPr>
      <w:rFonts w:ascii="Century Gothic" w:hAnsi="Century Gothic"/>
      <w:sz w:val="22"/>
      <w:lang w:val="de-DE" w:eastAsia="en-US" w:bidi="ar-SA"/>
    </w:rPr>
  </w:style>
  <w:style w:type="character" w:styleId="BesuchterLink">
    <w:name w:val="FollowedHyperlink"/>
    <w:rsid w:val="00003567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semiHidden/>
    <w:rsid w:val="00F57E79"/>
    <w:rPr>
      <w:b/>
      <w:bCs/>
      <w:lang w:eastAsia="en-US"/>
    </w:rPr>
  </w:style>
  <w:style w:type="character" w:customStyle="1" w:styleId="berschrift8Zchn">
    <w:name w:val="Überschrift 8 Zchn"/>
    <w:link w:val="berschrift8"/>
    <w:rsid w:val="00CE6E97"/>
    <w:rPr>
      <w:rFonts w:ascii="Century Gothic" w:hAnsi="Century Gothic"/>
      <w:sz w:val="22"/>
      <w:lang w:val="de-DE" w:eastAsia="en-US" w:bidi="ar-SA"/>
    </w:rPr>
  </w:style>
  <w:style w:type="character" w:customStyle="1" w:styleId="Verzeichnis1Zchn">
    <w:name w:val="Verzeichnis 1 Zchn"/>
    <w:link w:val="Verzeichnis1"/>
    <w:uiPriority w:val="39"/>
    <w:rsid w:val="003A656F"/>
    <w:rPr>
      <w:rFonts w:ascii="Arial" w:hAnsi="Arial"/>
      <w:b/>
      <w:noProof/>
      <w:sz w:val="22"/>
      <w:lang w:eastAsia="en-US"/>
    </w:rPr>
  </w:style>
  <w:style w:type="character" w:customStyle="1" w:styleId="Verzeichnis2Zchn">
    <w:name w:val="Verzeichnis 2 Zchn"/>
    <w:basedOn w:val="Verzeichnis1Zchn"/>
    <w:link w:val="Verzeichnis2"/>
    <w:uiPriority w:val="39"/>
    <w:rsid w:val="001D0BD2"/>
    <w:rPr>
      <w:rFonts w:ascii="Century Gothic" w:hAnsi="Century Gothic"/>
      <w:b w:val="0"/>
      <w:noProof/>
      <w:sz w:val="22"/>
      <w:lang w:val="de-DE" w:eastAsia="en-US" w:bidi="ar-SA"/>
    </w:rPr>
  </w:style>
  <w:style w:type="character" w:styleId="Fett">
    <w:name w:val="Strong"/>
    <w:rsid w:val="006C5012"/>
    <w:rPr>
      <w:b/>
      <w:bCs/>
    </w:rPr>
  </w:style>
  <w:style w:type="table" w:customStyle="1" w:styleId="Tabellengitternetz">
    <w:name w:val="Tabellengitternetz"/>
    <w:basedOn w:val="NormaleTabelle"/>
    <w:rsid w:val="00C92F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character" w:customStyle="1" w:styleId="TabellenTextZchn">
    <w:name w:val="TabellenText Zchn"/>
    <w:link w:val="TabellenText"/>
    <w:locked/>
    <w:rsid w:val="00C92FB1"/>
    <w:rPr>
      <w:rFonts w:ascii="Century Gothic" w:hAnsi="Century Gothic"/>
      <w:sz w:val="18"/>
      <w:lang w:eastAsia="en-US"/>
    </w:rPr>
  </w:style>
  <w:style w:type="paragraph" w:styleId="Funotentext">
    <w:name w:val="footnote text"/>
    <w:basedOn w:val="Standard"/>
    <w:link w:val="FunotentextZchn"/>
    <w:rsid w:val="00C92FB1"/>
    <w:pPr>
      <w:tabs>
        <w:tab w:val="left" w:pos="0"/>
        <w:tab w:val="left" w:pos="284"/>
      </w:tabs>
      <w:ind w:left="284" w:hanging="284"/>
    </w:pPr>
    <w:rPr>
      <w:sz w:val="18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92FB1"/>
    <w:rPr>
      <w:rFonts w:ascii="Century Gothic" w:hAnsi="Century Gothic"/>
      <w:sz w:val="18"/>
    </w:rPr>
  </w:style>
  <w:style w:type="character" w:styleId="Funotenzeichen">
    <w:name w:val="footnote reference"/>
    <w:rsid w:val="00C92FB1"/>
    <w:rPr>
      <w:vertAlign w:val="superscript"/>
    </w:rPr>
  </w:style>
  <w:style w:type="paragraph" w:styleId="berarbeitung">
    <w:name w:val="Revision"/>
    <w:hidden/>
    <w:uiPriority w:val="99"/>
    <w:semiHidden/>
    <w:rsid w:val="00917DC6"/>
    <w:rPr>
      <w:rFonts w:ascii="Century Gothic" w:hAnsi="Century Gothic"/>
      <w:sz w:val="22"/>
      <w:lang w:eastAsia="en-US"/>
    </w:rPr>
  </w:style>
  <w:style w:type="character" w:customStyle="1" w:styleId="Tabelle1Ein-Zchn">
    <w:name w:val="Tabelle1.Ein(-) Zchn"/>
    <w:link w:val="Tabelle1Ein-"/>
    <w:rsid w:val="00596377"/>
    <w:rPr>
      <w:rFonts w:ascii="Century Gothic" w:hAnsi="Century Gothic"/>
      <w:sz w:val="18"/>
      <w:lang w:eastAsia="en-US"/>
    </w:rPr>
  </w:style>
  <w:style w:type="character" w:customStyle="1" w:styleId="1Einrckung-Zchn">
    <w:name w:val="1. Einrückung (-) Zchn"/>
    <w:rsid w:val="00596377"/>
    <w:rPr>
      <w:rFonts w:ascii="Century Gothic" w:hAnsi="Century Gothic"/>
      <w:sz w:val="2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E153A7"/>
    <w:pPr>
      <w:ind w:left="720"/>
      <w:contextualSpacing/>
    </w:pPr>
  </w:style>
  <w:style w:type="paragraph" w:styleId="KeinLeerraum">
    <w:name w:val="No Spacing"/>
    <w:uiPriority w:val="1"/>
    <w:rsid w:val="00CD44AC"/>
    <w:pPr>
      <w:jc w:val="both"/>
    </w:pPr>
    <w:rPr>
      <w:rFonts w:ascii="Arial" w:hAnsi="Arial"/>
      <w:sz w:val="22"/>
    </w:rPr>
  </w:style>
  <w:style w:type="table" w:styleId="Tabellenraster">
    <w:name w:val="Table Grid"/>
    <w:basedOn w:val="NormaleTabelle"/>
    <w:rsid w:val="0002042D"/>
    <w:pPr>
      <w:spacing w:line="3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link w:val="Kommentartext"/>
    <w:rsid w:val="0002042D"/>
    <w:rPr>
      <w:rFonts w:ascii="Century Gothic" w:hAnsi="Century Gothic"/>
    </w:rPr>
  </w:style>
  <w:style w:type="paragraph" w:customStyle="1" w:styleId="Standard1">
    <w:name w:val="Standard1"/>
    <w:basedOn w:val="Standard"/>
    <w:rsid w:val="00330615"/>
    <w:pPr>
      <w:keepLines/>
      <w:spacing w:line="300" w:lineRule="exact"/>
      <w:ind w:left="851"/>
    </w:pPr>
    <w:rPr>
      <w:lang w:eastAsia="de-DE"/>
    </w:rPr>
  </w:style>
  <w:style w:type="paragraph" w:customStyle="1" w:styleId="Liste1">
    <w:name w:val="Liste 1"/>
    <w:basedOn w:val="Standard"/>
    <w:link w:val="Liste1Zchn"/>
    <w:qFormat/>
    <w:rsid w:val="00E148D5"/>
    <w:pPr>
      <w:keepLines/>
      <w:numPr>
        <w:numId w:val="21"/>
      </w:numPr>
      <w:spacing w:before="120" w:line="300" w:lineRule="exact"/>
      <w:ind w:left="357" w:hanging="357"/>
      <w:contextualSpacing/>
    </w:pPr>
    <w:rPr>
      <w:lang w:eastAsia="de-DE"/>
    </w:rPr>
  </w:style>
  <w:style w:type="character" w:customStyle="1" w:styleId="Liste1Zchn">
    <w:name w:val="Liste 1 Zchn"/>
    <w:link w:val="Liste1"/>
    <w:uiPriority w:val="99"/>
    <w:rsid w:val="00E148D5"/>
    <w:rPr>
      <w:rFonts w:ascii="Agfa Rotis Semisans Light" w:hAnsi="Agfa Rotis Semisans Light"/>
      <w:sz w:val="24"/>
    </w:rPr>
  </w:style>
  <w:style w:type="paragraph" w:customStyle="1" w:styleId="Blocksatz">
    <w:name w:val="Blocksatz"/>
    <w:rsid w:val="007B6F00"/>
    <w:pPr>
      <w:keepNext/>
      <w:spacing w:after="240" w:line="360" w:lineRule="auto"/>
      <w:ind w:left="851"/>
      <w:jc w:val="both"/>
    </w:pPr>
    <w:rPr>
      <w:rFonts w:ascii="Arial" w:hAnsi="Arial"/>
      <w:sz w:val="22"/>
    </w:rPr>
  </w:style>
  <w:style w:type="paragraph" w:customStyle="1" w:styleId="Tabelle">
    <w:name w:val="Tabelle"/>
    <w:basedOn w:val="Standard"/>
    <w:rsid w:val="00021617"/>
    <w:pPr>
      <w:spacing w:before="60" w:after="60" w:line="280" w:lineRule="exact"/>
    </w:pPr>
    <w:rPr>
      <w:rFonts w:ascii="BundesSerif Office" w:hAnsi="BundesSerif Office"/>
      <w:lang w:eastAsia="de-DE"/>
    </w:rPr>
  </w:style>
  <w:style w:type="paragraph" w:customStyle="1" w:styleId="e">
    <w:name w:val="e"/>
    <w:basedOn w:val="Standard"/>
    <w:rsid w:val="00155871"/>
    <w:pPr>
      <w:tabs>
        <w:tab w:val="left" w:pos="851"/>
      </w:tabs>
      <w:spacing w:after="0" w:line="280" w:lineRule="exact"/>
      <w:ind w:left="1560" w:hanging="709"/>
    </w:pPr>
    <w:rPr>
      <w:rFonts w:ascii="BundesSerif Office" w:hAnsi="BundesSerif Office"/>
      <w:lang w:eastAsia="de-DE"/>
    </w:rPr>
  </w:style>
  <w:style w:type="paragraph" w:customStyle="1" w:styleId="Standard2">
    <w:name w:val="Standard2"/>
    <w:basedOn w:val="Blocksatz"/>
    <w:rsid w:val="00155871"/>
    <w:pPr>
      <w:keepNext w:val="0"/>
      <w:keepLines/>
      <w:spacing w:after="120" w:line="300" w:lineRule="exact"/>
      <w:jc w:val="left"/>
    </w:pPr>
  </w:style>
  <w:style w:type="character" w:customStyle="1" w:styleId="SprechblasentextZchn">
    <w:name w:val="Sprechblasentext Zchn"/>
    <w:basedOn w:val="Absatz-Standardschriftart"/>
    <w:link w:val="Sprechblasentext"/>
    <w:rsid w:val="00A21889"/>
    <w:rPr>
      <w:rFonts w:ascii="Tahoma" w:hAnsi="Tahoma" w:cs="Tahoma"/>
      <w:sz w:val="16"/>
      <w:szCs w:val="16"/>
      <w:lang w:eastAsia="en-US"/>
    </w:rPr>
  </w:style>
  <w:style w:type="paragraph" w:customStyle="1" w:styleId="Standard11pt">
    <w:name w:val="Standard 11pt"/>
    <w:basedOn w:val="Standard"/>
    <w:link w:val="Standard11ptZchn"/>
    <w:rsid w:val="00A21889"/>
    <w:pPr>
      <w:spacing w:before="120"/>
    </w:pPr>
    <w:rPr>
      <w:szCs w:val="22"/>
    </w:rPr>
  </w:style>
  <w:style w:type="character" w:customStyle="1" w:styleId="Standard11ptZchn">
    <w:name w:val="Standard 11pt Zchn"/>
    <w:basedOn w:val="Absatz-Standardschriftart"/>
    <w:link w:val="Standard11pt"/>
    <w:rsid w:val="00A21889"/>
    <w:rPr>
      <w:rFonts w:ascii="Century Gothic" w:hAnsi="Century Gothic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rsid w:val="000C72D0"/>
    <w:pPr>
      <w:keepLines/>
      <w:spacing w:line="300" w:lineRule="exact"/>
    </w:pPr>
    <w:rPr>
      <w:rFonts w:ascii="BundesSerif Office" w:hAnsi="BundesSerif Office"/>
      <w:lang w:eastAsia="de-DE"/>
    </w:rPr>
  </w:style>
  <w:style w:type="character" w:customStyle="1" w:styleId="EndnotentextZchn">
    <w:name w:val="Endnotentext Zchn"/>
    <w:basedOn w:val="Absatz-Standardschriftart"/>
    <w:link w:val="Endnotentext"/>
    <w:rsid w:val="000C72D0"/>
    <w:rPr>
      <w:rFonts w:ascii="BundesSerif Office" w:hAnsi="BundesSerif Office"/>
      <w:sz w:val="22"/>
    </w:rPr>
  </w:style>
  <w:style w:type="paragraph" w:customStyle="1" w:styleId="Default">
    <w:name w:val="Default"/>
    <w:rsid w:val="004578C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ighlight">
    <w:name w:val="highlight"/>
    <w:basedOn w:val="Absatz-Standardschriftart"/>
    <w:rsid w:val="00BD51ED"/>
  </w:style>
  <w:style w:type="character" w:customStyle="1" w:styleId="jnenbez">
    <w:name w:val="jnenbez"/>
    <w:basedOn w:val="Absatz-Standardschriftart"/>
    <w:rsid w:val="00691E1D"/>
  </w:style>
  <w:style w:type="character" w:customStyle="1" w:styleId="jnentitel">
    <w:name w:val="jnentitel"/>
    <w:basedOn w:val="Absatz-Standardschriftart"/>
    <w:rsid w:val="00691E1D"/>
  </w:style>
  <w:style w:type="character" w:customStyle="1" w:styleId="Formularfeld">
    <w:name w:val="Formularfeld"/>
    <w:rsid w:val="007C5E6B"/>
    <w:rPr>
      <w:rFonts w:ascii="Arial" w:hAnsi="Arial" w:cs="Times New Roman"/>
      <w:sz w:val="20"/>
      <w:u w:val="single"/>
    </w:rPr>
  </w:style>
  <w:style w:type="numbering" w:styleId="1ai">
    <w:name w:val="Outline List 1"/>
    <w:aliases w:val="Einrückungen"/>
    <w:basedOn w:val="KeineListe"/>
    <w:rsid w:val="00D347C1"/>
  </w:style>
  <w:style w:type="character" w:customStyle="1" w:styleId="Erwhnung1">
    <w:name w:val="Erwähnung1"/>
    <w:basedOn w:val="Absatz-Standardschriftart"/>
    <w:uiPriority w:val="99"/>
    <w:semiHidden/>
    <w:unhideWhenUsed/>
    <w:rsid w:val="003301A4"/>
    <w:rPr>
      <w:color w:val="2B579A"/>
      <w:shd w:val="clear" w:color="auto" w:fill="E6E6E6"/>
    </w:rPr>
  </w:style>
  <w:style w:type="numbering" w:styleId="111111">
    <w:name w:val="Outline List 2"/>
    <w:aliases w:val="Überschriften"/>
    <w:basedOn w:val="KeineListe"/>
    <w:rsid w:val="003301A4"/>
    <w:pPr>
      <w:numPr>
        <w:numId w:val="41"/>
      </w:numPr>
    </w:pPr>
  </w:style>
  <w:style w:type="character" w:styleId="Platzhaltertext">
    <w:name w:val="Placeholder Text"/>
    <w:basedOn w:val="Absatz-Standardschriftart"/>
    <w:uiPriority w:val="99"/>
    <w:semiHidden/>
    <w:rsid w:val="0023610F"/>
    <w:rPr>
      <w:color w:val="808080"/>
    </w:rPr>
  </w:style>
  <w:style w:type="paragraph" w:customStyle="1" w:styleId="berschriftfett">
    <w:name w:val="Überschrift (fett)"/>
    <w:basedOn w:val="Standard"/>
    <w:link w:val="berschriftfettZchn"/>
    <w:qFormat/>
    <w:rsid w:val="005E01D0"/>
    <w:rPr>
      <w:rFonts w:cs="Arial"/>
      <w:b/>
    </w:rPr>
  </w:style>
  <w:style w:type="paragraph" w:customStyle="1" w:styleId="2berschrift">
    <w:name w:val="2. Überschrift"/>
    <w:basedOn w:val="berschrift2"/>
    <w:link w:val="2berschriftZchn"/>
    <w:rsid w:val="005E01D0"/>
  </w:style>
  <w:style w:type="character" w:customStyle="1" w:styleId="berschriftfettZchn">
    <w:name w:val="Überschrift (fett) Zchn"/>
    <w:basedOn w:val="Absatz-Standardschriftart"/>
    <w:link w:val="berschriftfett"/>
    <w:rsid w:val="005E01D0"/>
    <w:rPr>
      <w:rFonts w:ascii="Agfa Rotis Semisans Light" w:hAnsi="Agfa Rotis Semisans Light" w:cs="Arial"/>
      <w:b/>
      <w:sz w:val="24"/>
      <w:lang w:eastAsia="en-US"/>
    </w:rPr>
  </w:style>
  <w:style w:type="paragraph" w:customStyle="1" w:styleId="2berschrift-">
    <w:name w:val="2. Überschrift-"/>
    <w:basedOn w:val="2berschrift"/>
    <w:link w:val="2berschrift-Zchn"/>
    <w:qFormat/>
    <w:rsid w:val="00427CDC"/>
    <w:pPr>
      <w:pageBreakBefore w:val="0"/>
      <w:tabs>
        <w:tab w:val="clear" w:pos="766"/>
      </w:tabs>
      <w:ind w:left="1135" w:hanging="851"/>
    </w:pPr>
    <w:rPr>
      <w:rFonts w:ascii="Agfa Rotis Semisans Light" w:hAnsi="Agfa Rotis Semisans Light"/>
      <w:sz w:val="28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rsid w:val="009260BA"/>
    <w:rPr>
      <w:rFonts w:ascii="Agfa Rotis Semisans Light" w:hAnsi="Agfa Rotis Semisans Light" w:cs="Arial"/>
      <w:b/>
      <w:sz w:val="32"/>
      <w:lang w:eastAsia="en-US"/>
    </w:rPr>
  </w:style>
  <w:style w:type="character" w:customStyle="1" w:styleId="berschrift2Zchn">
    <w:name w:val="Überschrift 2 Zchn"/>
    <w:aliases w:val="(1.1) Zchn, Char6 Zchn,Überschrift 2 Char1 Zchn,Überschrift 2 Char Char Zchn, Char Char Char Zchn, Char Char1 Zchn,Char Char Char Zchn,Char Char1 Zchn,Char6 Zchn, Char6 Char Zchn,Überschrift 2 Char1 Char Char Zchn"/>
    <w:basedOn w:val="berschrift1Zchn"/>
    <w:link w:val="berschrift2"/>
    <w:rsid w:val="005E01D0"/>
    <w:rPr>
      <w:rFonts w:ascii="Arial" w:hAnsi="Arial" w:cs="Arial"/>
      <w:b/>
      <w:sz w:val="24"/>
      <w:lang w:eastAsia="en-US"/>
    </w:rPr>
  </w:style>
  <w:style w:type="character" w:customStyle="1" w:styleId="2berschriftZchn">
    <w:name w:val="2. Überschrift Zchn"/>
    <w:basedOn w:val="berschrift2Zchn"/>
    <w:link w:val="2berschrift"/>
    <w:rsid w:val="005E01D0"/>
    <w:rPr>
      <w:rFonts w:ascii="Arial" w:hAnsi="Arial" w:cs="Arial"/>
      <w:b/>
      <w:sz w:val="24"/>
      <w:lang w:eastAsia="en-US"/>
    </w:rPr>
  </w:style>
  <w:style w:type="paragraph" w:customStyle="1" w:styleId="3berschrift">
    <w:name w:val="3. Überschrift"/>
    <w:basedOn w:val="berschrift3"/>
    <w:link w:val="3berschriftZchn"/>
    <w:qFormat/>
    <w:rsid w:val="00427CDC"/>
    <w:pPr>
      <w:pageBreakBefore w:val="0"/>
      <w:ind w:left="1701" w:hanging="1134"/>
    </w:pPr>
    <w:rPr>
      <w:rFonts w:ascii="Agfa Rotis Semisans Light" w:hAnsi="Agfa Rotis Semisans Light"/>
      <w:sz w:val="28"/>
    </w:rPr>
  </w:style>
  <w:style w:type="character" w:customStyle="1" w:styleId="2berschrift-Zchn">
    <w:name w:val="2. Überschrift- Zchn"/>
    <w:basedOn w:val="2berschriftZchn"/>
    <w:link w:val="2berschrift-"/>
    <w:rsid w:val="00427CDC"/>
    <w:rPr>
      <w:rFonts w:ascii="Agfa Rotis Semisans Light" w:hAnsi="Agfa Rotis Semisans Light" w:cs="Arial"/>
      <w:b/>
      <w:sz w:val="28"/>
      <w:lang w:eastAsia="en-US"/>
    </w:rPr>
  </w:style>
  <w:style w:type="table" w:styleId="Gitternetztabelle4Akzent3">
    <w:name w:val="Grid Table 4 Accent 3"/>
    <w:basedOn w:val="NormaleTabelle"/>
    <w:uiPriority w:val="49"/>
    <w:rsid w:val="007873F6"/>
    <w:rPr>
      <w:rFonts w:ascii="Agfa Rotis Semisans Light" w:hAnsi="Agfa Rotis Semisans Light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sz w:val="22"/>
      </w:rPr>
      <w:tblPr/>
      <w:tcPr>
        <w:shd w:val="clear" w:color="auto" w:fill="EAF1DD" w:themeFill="accent3" w:themeFillTint="33"/>
      </w:tcPr>
    </w:tblStylePr>
    <w:tblStylePr w:type="band2Vert">
      <w:rPr>
        <w:sz w:val="22"/>
      </w:rPr>
    </w:tblStylePr>
    <w:tblStylePr w:type="band1Horz">
      <w:rPr>
        <w:sz w:val="22"/>
      </w:rPr>
      <w:tblPr/>
      <w:tcPr>
        <w:shd w:val="clear" w:color="auto" w:fill="EAF1DD" w:themeFill="accent3" w:themeFillTint="33"/>
      </w:tcPr>
    </w:tblStylePr>
    <w:tblStylePr w:type="band2Horz">
      <w:rPr>
        <w:sz w:val="22"/>
      </w:rPr>
    </w:tblStylePr>
  </w:style>
  <w:style w:type="character" w:customStyle="1" w:styleId="3berschriftZchn">
    <w:name w:val="3. Überschrift Zchn"/>
    <w:basedOn w:val="berschrift3Zchn"/>
    <w:link w:val="3berschrift"/>
    <w:rsid w:val="00427CDC"/>
    <w:rPr>
      <w:rFonts w:ascii="Agfa Rotis Semisans Light" w:hAnsi="Agfa Rotis Semisans Light" w:cs="Arial"/>
      <w:b/>
      <w:sz w:val="28"/>
      <w:lang w:eastAsia="en-US"/>
    </w:rPr>
  </w:style>
  <w:style w:type="table" w:styleId="Gitternetztabelle5dunkelAkzent2">
    <w:name w:val="Grid Table 5 Dark Accent 2"/>
    <w:basedOn w:val="NormaleTabelle"/>
    <w:uiPriority w:val="50"/>
    <w:rsid w:val="007873F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7873F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itternetztabelle4Akzent2">
    <w:name w:val="Grid Table 4 Accent 2"/>
    <w:basedOn w:val="NormaleTabelle"/>
    <w:uiPriority w:val="49"/>
    <w:rsid w:val="007873F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86C0B"/>
    <w:rPr>
      <w:color w:val="605E5C"/>
      <w:shd w:val="clear" w:color="auto" w:fill="E1DFDD"/>
    </w:rPr>
  </w:style>
  <w:style w:type="paragraph" w:customStyle="1" w:styleId="TabellenInhalt">
    <w:name w:val="Tabellen Inhalt"/>
    <w:basedOn w:val="Standard"/>
    <w:rsid w:val="00D95CA5"/>
    <w:pPr>
      <w:suppressLineNumbers/>
      <w:spacing w:after="0"/>
      <w:jc w:val="left"/>
    </w:pPr>
    <w:rPr>
      <w:sz w:val="22"/>
      <w:lang w:eastAsia="ar-SA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95CA5"/>
    <w:rPr>
      <w:rFonts w:ascii="Agfa Rotis Semisans Light" w:hAnsi="Agfa Rotis Semisans Light"/>
      <w:sz w:val="24"/>
      <w:lang w:eastAsia="en-US"/>
    </w:rPr>
  </w:style>
  <w:style w:type="character" w:customStyle="1" w:styleId="Liste1Char">
    <w:name w:val="Liste 1 Char"/>
    <w:rsid w:val="0073448B"/>
    <w:rPr>
      <w:rFonts w:ascii="Arial" w:hAnsi="Arial"/>
      <w:sz w:val="22"/>
      <w:szCs w:val="22"/>
    </w:rPr>
  </w:style>
  <w:style w:type="table" w:styleId="Listentabelle3Akzent1">
    <w:name w:val="List Table 3 Accent 1"/>
    <w:basedOn w:val="NormaleTabelle"/>
    <w:uiPriority w:val="48"/>
    <w:rsid w:val="00CC646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ellemithellemGitternetz">
    <w:name w:val="Grid Table Light"/>
    <w:basedOn w:val="NormaleTabelle"/>
    <w:uiPriority w:val="40"/>
    <w:rsid w:val="00E14CB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94C1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3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0603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4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orlagen\anwendungen\office\aios_bericht_c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873ADDC4D34872B28536D559EED3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1BAB6-48DF-42EF-A651-5B04A5878151}"/>
      </w:docPartPr>
      <w:docPartBody>
        <w:p w:rsidR="002E1064" w:rsidRDefault="003A48B8">
          <w:r w:rsidRPr="0024543D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959BA2-40E4-419B-BABE-CCD54A572E78}"/>
      </w:docPartPr>
      <w:docPartBody>
        <w:p w:rsidR="00B77212" w:rsidRDefault="00171E81"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DB7173E512451CBE49BB967BA68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C80EE-AB95-4FCD-94ED-AB6447168BB6}"/>
      </w:docPartPr>
      <w:docPartBody>
        <w:p w:rsidR="00B77212" w:rsidRDefault="00171E81" w:rsidP="00171E81">
          <w:pPr>
            <w:pStyle w:val="71DB7173E512451CBE49BB967BA68F8C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83C305DD694D7C9FD27122D8B852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69CA1-2989-4386-8E59-AC60B8EA1E00}"/>
      </w:docPartPr>
      <w:docPartBody>
        <w:p w:rsidR="00B77212" w:rsidRDefault="00171E81" w:rsidP="00171E81">
          <w:pPr>
            <w:pStyle w:val="3E83C305DD694D7C9FD27122D8B85278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9DAD9DFC404F71AF8BB06645054E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F34EB-3AD8-47B5-B2BE-711AE6FFF440}"/>
      </w:docPartPr>
      <w:docPartBody>
        <w:p w:rsidR="00B77212" w:rsidRDefault="00171E81" w:rsidP="00171E81">
          <w:pPr>
            <w:pStyle w:val="499DAD9DFC404F71AF8BB06645054ED6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A80B33DB4841C99559969A4524CA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77446-0C5F-4E3C-9963-7B5A9D3D80E4}"/>
      </w:docPartPr>
      <w:docPartBody>
        <w:p w:rsidR="00B77212" w:rsidRDefault="00171E81" w:rsidP="00171E81">
          <w:pPr>
            <w:pStyle w:val="32A80B33DB4841C99559969A4524CAEC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4B776FCE574247994AD04083FE76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439DB3-3327-4A76-8FE2-F1EA6238404D}"/>
      </w:docPartPr>
      <w:docPartBody>
        <w:p w:rsidR="00B77212" w:rsidRDefault="00171E81" w:rsidP="00171E81">
          <w:pPr>
            <w:pStyle w:val="1A4B776FCE574247994AD04083FE76FE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3C5219951E48FC9E89431527CB6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8108E-4D55-44E2-A4A5-E097D76C983C}"/>
      </w:docPartPr>
      <w:docPartBody>
        <w:p w:rsidR="00B77212" w:rsidRDefault="00171E81" w:rsidP="00171E81">
          <w:pPr>
            <w:pStyle w:val="9D3C5219951E48FC9E89431527CB6B78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C671D249774B3F93EB1A6D46620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FAA2A3-1DDD-4C3F-B853-8F7609F0E776}"/>
      </w:docPartPr>
      <w:docPartBody>
        <w:p w:rsidR="00B77212" w:rsidRDefault="00171E81" w:rsidP="00171E81">
          <w:pPr>
            <w:pStyle w:val="F2C671D249774B3F93EB1A6D466202DA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1A3223440E4F59B039AF0A85278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192EE-9975-43AB-8959-734861E307CC}"/>
      </w:docPartPr>
      <w:docPartBody>
        <w:p w:rsidR="00B77212" w:rsidRDefault="00171E81" w:rsidP="00171E81">
          <w:pPr>
            <w:pStyle w:val="741A3223440E4F59B039AF0A852789B2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CD0F70DDF44667847733C73086A1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9C272-EC5F-457E-AA34-2A31F1BE8B54}"/>
      </w:docPartPr>
      <w:docPartBody>
        <w:p w:rsidR="00B77212" w:rsidRDefault="00171E81" w:rsidP="00171E81">
          <w:pPr>
            <w:pStyle w:val="8ACD0F70DDF44667847733C73086A119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B2CDE04D1A440796580D67E2E25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B3EAC7-A5F0-4E16-8DBD-EAA3E2617318}"/>
      </w:docPartPr>
      <w:docPartBody>
        <w:p w:rsidR="00B77212" w:rsidRDefault="00171E81" w:rsidP="00171E81">
          <w:pPr>
            <w:pStyle w:val="3EB2CDE04D1A440796580D67E2E25AEB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E82B2CAA844D39E006F4293DA3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F6CAD-773B-457C-9B07-8AFD5A3A6DCA}"/>
      </w:docPartPr>
      <w:docPartBody>
        <w:p w:rsidR="00B77212" w:rsidRDefault="00171E81" w:rsidP="00171E81">
          <w:pPr>
            <w:pStyle w:val="D2BE82B2CAA844D39E006F4293DA371F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FC820D891E45499B42D9AC43C162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7E490F-442C-4BEF-9E18-3AD01DFCC5BD}"/>
      </w:docPartPr>
      <w:docPartBody>
        <w:p w:rsidR="00B77212" w:rsidRDefault="00171E81" w:rsidP="00171E81">
          <w:pPr>
            <w:pStyle w:val="BAFC820D891E45499B42D9AC43C16253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0FFFECD24413EBF1B2D737B1217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2E56FD-A883-4B4C-AD82-678A0A19D615}"/>
      </w:docPartPr>
      <w:docPartBody>
        <w:p w:rsidR="00B77212" w:rsidRDefault="00171E81" w:rsidP="00171E81">
          <w:pPr>
            <w:pStyle w:val="6D40FFFECD24413EBF1B2D737B12176F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9EE0D6014241C792C7235E6F4F23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C3FAF1-C8B6-4915-85D8-93F58A0BA237}"/>
      </w:docPartPr>
      <w:docPartBody>
        <w:p w:rsidR="00B77212" w:rsidRDefault="00171E81" w:rsidP="00171E81">
          <w:pPr>
            <w:pStyle w:val="A49EE0D6014241C792C7235E6F4F23B4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09ECF986B94731ABE832080A2444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00807-6352-4AEA-A48E-E149ABC037DE}"/>
      </w:docPartPr>
      <w:docPartBody>
        <w:p w:rsidR="00B77212" w:rsidRDefault="00171E81" w:rsidP="00171E81">
          <w:pPr>
            <w:pStyle w:val="7D09ECF986B94731ABE832080A24441C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9FD7FA24864AD88CA99A99655A3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A09C86-37B6-418D-82D8-8F141746E997}"/>
      </w:docPartPr>
      <w:docPartBody>
        <w:p w:rsidR="00B77212" w:rsidRDefault="00171E81" w:rsidP="00171E81">
          <w:pPr>
            <w:pStyle w:val="CD9FD7FA24864AD88CA99A99655A35C8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BBE2E7634541C4B7F8AFA199A2E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2E8F67-3DAF-4BB0-A7C5-0FA2691642A6}"/>
      </w:docPartPr>
      <w:docPartBody>
        <w:p w:rsidR="00B77212" w:rsidRDefault="00171E81" w:rsidP="00171E81">
          <w:pPr>
            <w:pStyle w:val="2CBBE2E7634541C4B7F8AFA199A2EB8C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FE3A4458FD4BC481080C5FC23C61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E2DC9-ABDB-4C9F-B878-96CE99F6608E}"/>
      </w:docPartPr>
      <w:docPartBody>
        <w:p w:rsidR="00B77212" w:rsidRDefault="00171E81" w:rsidP="00171E81">
          <w:pPr>
            <w:pStyle w:val="CAFE3A4458FD4BC481080C5FC23C6171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92EF2ED0F4127A57ADA4FE15C2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773F2B-3299-425C-A67A-FCD7E0ADC5CD}"/>
      </w:docPartPr>
      <w:docPartBody>
        <w:p w:rsidR="00B77212" w:rsidRDefault="00171E81" w:rsidP="00171E81">
          <w:pPr>
            <w:pStyle w:val="01892EF2ED0F4127A57ADA4FE15C2AC0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15BC9D2AC549FD8410B29894ECCA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A0EC6-30B8-454F-81FC-C5E1818A1AE8}"/>
      </w:docPartPr>
      <w:docPartBody>
        <w:p w:rsidR="00B77212" w:rsidRDefault="00171E81" w:rsidP="00171E81">
          <w:pPr>
            <w:pStyle w:val="7215BC9D2AC549FD8410B29894ECCAC3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32917257C24AC0B244D84DF521B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E232B-41E6-41C8-B353-25825813E3B0}"/>
      </w:docPartPr>
      <w:docPartBody>
        <w:p w:rsidR="00B77212" w:rsidRDefault="00171E81" w:rsidP="00171E81">
          <w:pPr>
            <w:pStyle w:val="F532917257C24AC0B244D84DF521B983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7BF68CD6A74F90A65C72C6AEF8BA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7D86-2CF8-42ED-8660-76218D13CAE6}"/>
      </w:docPartPr>
      <w:docPartBody>
        <w:p w:rsidR="00B77212" w:rsidRDefault="00171E81" w:rsidP="00171E81">
          <w:pPr>
            <w:pStyle w:val="A77BF68CD6A74F90A65C72C6AEF8BAE9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D4CBAAE76B40FD818A07EF35BAE3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73EF77-8F14-4E54-891F-2D78A0DE3F6E}"/>
      </w:docPartPr>
      <w:docPartBody>
        <w:p w:rsidR="00B77212" w:rsidRDefault="00171E81" w:rsidP="00171E81">
          <w:pPr>
            <w:pStyle w:val="F5D4CBAAE76B40FD818A07EF35BAE3B2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D9AE66FFA94981B218DBA8BBB4E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30F7-B9A6-4151-AC69-7D348264DB85}"/>
      </w:docPartPr>
      <w:docPartBody>
        <w:p w:rsidR="00B77212" w:rsidRDefault="00171E81" w:rsidP="00171E81">
          <w:pPr>
            <w:pStyle w:val="8FD9AE66FFA94981B218DBA8BBB4EF76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9A6D1E697D4713835BFEF1CB5D8B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32D1D3-3962-4E10-8CFA-7DE37E885747}"/>
      </w:docPartPr>
      <w:docPartBody>
        <w:p w:rsidR="00BB0364" w:rsidRDefault="0013342C" w:rsidP="0013342C">
          <w:pPr>
            <w:pStyle w:val="029A6D1E697D4713835BFEF1CB5D8B79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01F3C00D0D492A826FD22721952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0B2B4-0674-4256-8F8C-E84A257DD3DB}"/>
      </w:docPartPr>
      <w:docPartBody>
        <w:p w:rsidR="00BB0364" w:rsidRDefault="0013342C" w:rsidP="0013342C">
          <w:pPr>
            <w:pStyle w:val="0F01F3C00D0D492A826FD2272195245B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B98FDC99394EC68F222A086A0D47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245189-2DE3-4C88-A96E-6B9F27408EB5}"/>
      </w:docPartPr>
      <w:docPartBody>
        <w:p w:rsidR="00BB0364" w:rsidRDefault="0013342C" w:rsidP="0013342C">
          <w:pPr>
            <w:pStyle w:val="C0B98FDC99394EC68F222A086A0D47B1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3353093BD2463DB2B2253C9D49FB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9831B-9DA7-4E70-BF83-E74B703FE66A}"/>
      </w:docPartPr>
      <w:docPartBody>
        <w:p w:rsidR="00BB0364" w:rsidRDefault="0013342C" w:rsidP="0013342C">
          <w:pPr>
            <w:pStyle w:val="8A3353093BD2463DB2B2253C9D49FBFF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4B5CA4B8AA484496BC13C5BDE078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B0BF0-BE3C-4606-BA16-A955A11C0354}"/>
      </w:docPartPr>
      <w:docPartBody>
        <w:p w:rsidR="00BB0364" w:rsidRDefault="0013342C" w:rsidP="0013342C">
          <w:pPr>
            <w:pStyle w:val="954B5CA4B8AA484496BC13C5BDE078B7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CCC9C82ADE43D9933E44E60C24D9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0A163B-1648-4AEA-8816-991C9EF39313}"/>
      </w:docPartPr>
      <w:docPartBody>
        <w:p w:rsidR="00BB0364" w:rsidRDefault="0013342C" w:rsidP="0013342C">
          <w:pPr>
            <w:pStyle w:val="CBCCC9C82ADE43D9933E44E60C24D90F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A9C1D134B24B609185A290AAE9F0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BDC31-A96B-4411-A862-B8CCD87ED98B}"/>
      </w:docPartPr>
      <w:docPartBody>
        <w:p w:rsidR="00BB0364" w:rsidRDefault="00BB0364" w:rsidP="00BB0364">
          <w:pPr>
            <w:pStyle w:val="D1A9C1D134B24B609185A290AAE9F0F5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F0BB36BF054EF083CD755295701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1A43A-1D30-4BFE-9141-98D92570041A}"/>
      </w:docPartPr>
      <w:docPartBody>
        <w:p w:rsidR="00BB0364" w:rsidRDefault="00BB0364" w:rsidP="00BB0364">
          <w:pPr>
            <w:pStyle w:val="AEF0BB36BF054EF083CD755295701976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7105C0692148C5B01BC4CE40A46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BF0832-878E-49EA-8AC2-32A53080EEB9}"/>
      </w:docPartPr>
      <w:docPartBody>
        <w:p w:rsidR="00BB0364" w:rsidRDefault="00BB0364" w:rsidP="00BB0364">
          <w:pPr>
            <w:pStyle w:val="B17105C0692148C5B01BC4CE40A46A50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59922DFB1043EE8D5DA5450E039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DCCFA1-FC96-4BA5-A269-1C9893DA500B}"/>
      </w:docPartPr>
      <w:docPartBody>
        <w:p w:rsidR="00BB0364" w:rsidRDefault="00BB0364" w:rsidP="00BB0364">
          <w:pPr>
            <w:pStyle w:val="8859922DFB1043EE8D5DA5450E039BBA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36C687CF4745B78EB5E3C1029B09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327F5E-56B0-48C3-AC4C-C3C055946EB0}"/>
      </w:docPartPr>
      <w:docPartBody>
        <w:p w:rsidR="00BB0364" w:rsidRDefault="00BB0364" w:rsidP="00BB0364">
          <w:pPr>
            <w:pStyle w:val="8A36C687CF4745B78EB5E3C1029B09C5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2AAB7EE1ED41FA98CB6F3FBC5B52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6C701B-5ECC-4C74-AB13-EBFDC5880FEE}"/>
      </w:docPartPr>
      <w:docPartBody>
        <w:p w:rsidR="00BB0364" w:rsidRDefault="00BB0364" w:rsidP="00BB0364">
          <w:pPr>
            <w:pStyle w:val="742AAB7EE1ED41FA98CB6F3FBC5B5288"/>
          </w:pPr>
          <w:r w:rsidRPr="0048459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Hal">
    <w:charset w:val="00"/>
    <w:family w:val="auto"/>
    <w:pitch w:val="variable"/>
    <w:sig w:usb0="800000AF" w:usb1="0000204A" w:usb2="00000000" w:usb3="00000000" w:csb0="00000011" w:csb1="00000000"/>
  </w:font>
  <w:font w:name="Agfa Rotis Semisans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761"/>
    <w:rsid w:val="000D6761"/>
    <w:rsid w:val="0013342C"/>
    <w:rsid w:val="00171E81"/>
    <w:rsid w:val="001B7661"/>
    <w:rsid w:val="002E1064"/>
    <w:rsid w:val="00335368"/>
    <w:rsid w:val="003A48B8"/>
    <w:rsid w:val="004D5501"/>
    <w:rsid w:val="0058033F"/>
    <w:rsid w:val="006E2998"/>
    <w:rsid w:val="007752F8"/>
    <w:rsid w:val="00781B8B"/>
    <w:rsid w:val="007C16D9"/>
    <w:rsid w:val="008F42A0"/>
    <w:rsid w:val="008F489F"/>
    <w:rsid w:val="00994937"/>
    <w:rsid w:val="009E152F"/>
    <w:rsid w:val="00B77212"/>
    <w:rsid w:val="00BB0364"/>
    <w:rsid w:val="00BC3878"/>
    <w:rsid w:val="00BF6D54"/>
    <w:rsid w:val="00E03DF5"/>
    <w:rsid w:val="00F101E1"/>
    <w:rsid w:val="00FB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52F8"/>
    <w:rPr>
      <w:color w:val="808080"/>
    </w:rPr>
  </w:style>
  <w:style w:type="paragraph" w:customStyle="1" w:styleId="71DB7173E512451CBE49BB967BA68F8C">
    <w:name w:val="71DB7173E512451CBE49BB967BA68F8C"/>
    <w:rsid w:val="00171E81"/>
  </w:style>
  <w:style w:type="paragraph" w:customStyle="1" w:styleId="3E83C305DD694D7C9FD27122D8B85278">
    <w:name w:val="3E83C305DD694D7C9FD27122D8B85278"/>
    <w:rsid w:val="00171E81"/>
  </w:style>
  <w:style w:type="paragraph" w:customStyle="1" w:styleId="499DAD9DFC404F71AF8BB06645054ED6">
    <w:name w:val="499DAD9DFC404F71AF8BB06645054ED6"/>
    <w:rsid w:val="00171E81"/>
  </w:style>
  <w:style w:type="paragraph" w:customStyle="1" w:styleId="32A80B33DB4841C99559969A4524CAEC">
    <w:name w:val="32A80B33DB4841C99559969A4524CAEC"/>
    <w:rsid w:val="00171E81"/>
  </w:style>
  <w:style w:type="paragraph" w:customStyle="1" w:styleId="1A4B776FCE574247994AD04083FE76FE">
    <w:name w:val="1A4B776FCE574247994AD04083FE76FE"/>
    <w:rsid w:val="00171E81"/>
  </w:style>
  <w:style w:type="paragraph" w:customStyle="1" w:styleId="9D3C5219951E48FC9E89431527CB6B78">
    <w:name w:val="9D3C5219951E48FC9E89431527CB6B78"/>
    <w:rsid w:val="00171E81"/>
  </w:style>
  <w:style w:type="paragraph" w:customStyle="1" w:styleId="F2C671D249774B3F93EB1A6D466202DA">
    <w:name w:val="F2C671D249774B3F93EB1A6D466202DA"/>
    <w:rsid w:val="00171E81"/>
  </w:style>
  <w:style w:type="paragraph" w:customStyle="1" w:styleId="741A3223440E4F59B039AF0A852789B2">
    <w:name w:val="741A3223440E4F59B039AF0A852789B2"/>
    <w:rsid w:val="00171E81"/>
  </w:style>
  <w:style w:type="paragraph" w:customStyle="1" w:styleId="2017A5B86EFA4ED6BF39C7818C3300C5">
    <w:name w:val="2017A5B86EFA4ED6BF39C7818C3300C5"/>
    <w:rsid w:val="0058033F"/>
  </w:style>
  <w:style w:type="paragraph" w:customStyle="1" w:styleId="26C722BAE23243078878F98104A1AAC7">
    <w:name w:val="26C722BAE23243078878F98104A1AAC7"/>
    <w:rsid w:val="0058033F"/>
  </w:style>
  <w:style w:type="paragraph" w:customStyle="1" w:styleId="8ACD0F70DDF44667847733C73086A119">
    <w:name w:val="8ACD0F70DDF44667847733C73086A119"/>
    <w:rsid w:val="00171E81"/>
  </w:style>
  <w:style w:type="paragraph" w:customStyle="1" w:styleId="3EB2CDE04D1A440796580D67E2E25AEB">
    <w:name w:val="3EB2CDE04D1A440796580D67E2E25AEB"/>
    <w:rsid w:val="00171E81"/>
  </w:style>
  <w:style w:type="paragraph" w:customStyle="1" w:styleId="D2BE82B2CAA844D39E006F4293DA371F">
    <w:name w:val="D2BE82B2CAA844D39E006F4293DA371F"/>
    <w:rsid w:val="00171E81"/>
  </w:style>
  <w:style w:type="paragraph" w:customStyle="1" w:styleId="BAFC820D891E45499B42D9AC43C16253">
    <w:name w:val="BAFC820D891E45499B42D9AC43C16253"/>
    <w:rsid w:val="00171E81"/>
  </w:style>
  <w:style w:type="paragraph" w:customStyle="1" w:styleId="6D40FFFECD24413EBF1B2D737B12176F">
    <w:name w:val="6D40FFFECD24413EBF1B2D737B12176F"/>
    <w:rsid w:val="00171E81"/>
  </w:style>
  <w:style w:type="paragraph" w:customStyle="1" w:styleId="A49EE0D6014241C792C7235E6F4F23B4">
    <w:name w:val="A49EE0D6014241C792C7235E6F4F23B4"/>
    <w:rsid w:val="00171E81"/>
  </w:style>
  <w:style w:type="paragraph" w:customStyle="1" w:styleId="7D09ECF986B94731ABE832080A24441C">
    <w:name w:val="7D09ECF986B94731ABE832080A24441C"/>
    <w:rsid w:val="00171E81"/>
  </w:style>
  <w:style w:type="paragraph" w:customStyle="1" w:styleId="CD9FD7FA24864AD88CA99A99655A35C8">
    <w:name w:val="CD9FD7FA24864AD88CA99A99655A35C8"/>
    <w:rsid w:val="00171E81"/>
  </w:style>
  <w:style w:type="paragraph" w:customStyle="1" w:styleId="2CBBE2E7634541C4B7F8AFA199A2EB8C">
    <w:name w:val="2CBBE2E7634541C4B7F8AFA199A2EB8C"/>
    <w:rsid w:val="00171E81"/>
  </w:style>
  <w:style w:type="paragraph" w:customStyle="1" w:styleId="CAFE3A4458FD4BC481080C5FC23C6171">
    <w:name w:val="CAFE3A4458FD4BC481080C5FC23C6171"/>
    <w:rsid w:val="00171E81"/>
  </w:style>
  <w:style w:type="paragraph" w:customStyle="1" w:styleId="01892EF2ED0F4127A57ADA4FE15C2AC0">
    <w:name w:val="01892EF2ED0F4127A57ADA4FE15C2AC0"/>
    <w:rsid w:val="00171E81"/>
  </w:style>
  <w:style w:type="paragraph" w:customStyle="1" w:styleId="7215BC9D2AC549FD8410B29894ECCAC3">
    <w:name w:val="7215BC9D2AC549FD8410B29894ECCAC3"/>
    <w:rsid w:val="00171E81"/>
  </w:style>
  <w:style w:type="paragraph" w:customStyle="1" w:styleId="F532917257C24AC0B244D84DF521B983">
    <w:name w:val="F532917257C24AC0B244D84DF521B983"/>
    <w:rsid w:val="00171E81"/>
  </w:style>
  <w:style w:type="paragraph" w:customStyle="1" w:styleId="A77BF68CD6A74F90A65C72C6AEF8BAE9">
    <w:name w:val="A77BF68CD6A74F90A65C72C6AEF8BAE9"/>
    <w:rsid w:val="00171E81"/>
  </w:style>
  <w:style w:type="paragraph" w:customStyle="1" w:styleId="F5D4CBAAE76B40FD818A07EF35BAE3B2">
    <w:name w:val="F5D4CBAAE76B40FD818A07EF35BAE3B2"/>
    <w:rsid w:val="00171E81"/>
  </w:style>
  <w:style w:type="paragraph" w:customStyle="1" w:styleId="8FD9AE66FFA94981B218DBA8BBB4EF76">
    <w:name w:val="8FD9AE66FFA94981B218DBA8BBB4EF76"/>
    <w:rsid w:val="00171E81"/>
  </w:style>
  <w:style w:type="paragraph" w:customStyle="1" w:styleId="029A6D1E697D4713835BFEF1CB5D8B79">
    <w:name w:val="029A6D1E697D4713835BFEF1CB5D8B79"/>
    <w:rsid w:val="0013342C"/>
  </w:style>
  <w:style w:type="paragraph" w:customStyle="1" w:styleId="0F01F3C00D0D492A826FD2272195245B">
    <w:name w:val="0F01F3C00D0D492A826FD2272195245B"/>
    <w:rsid w:val="0013342C"/>
  </w:style>
  <w:style w:type="paragraph" w:customStyle="1" w:styleId="C0B98FDC99394EC68F222A086A0D47B1">
    <w:name w:val="C0B98FDC99394EC68F222A086A0D47B1"/>
    <w:rsid w:val="0013342C"/>
  </w:style>
  <w:style w:type="paragraph" w:customStyle="1" w:styleId="8A3353093BD2463DB2B2253C9D49FBFF">
    <w:name w:val="8A3353093BD2463DB2B2253C9D49FBFF"/>
    <w:rsid w:val="0013342C"/>
  </w:style>
  <w:style w:type="paragraph" w:customStyle="1" w:styleId="954B5CA4B8AA484496BC13C5BDE078B7">
    <w:name w:val="954B5CA4B8AA484496BC13C5BDE078B7"/>
    <w:rsid w:val="0013342C"/>
  </w:style>
  <w:style w:type="paragraph" w:customStyle="1" w:styleId="CBCCC9C82ADE43D9933E44E60C24D90F">
    <w:name w:val="CBCCC9C82ADE43D9933E44E60C24D90F"/>
    <w:rsid w:val="0013342C"/>
  </w:style>
  <w:style w:type="paragraph" w:customStyle="1" w:styleId="D1A9C1D134B24B609185A290AAE9F0F5">
    <w:name w:val="D1A9C1D134B24B609185A290AAE9F0F5"/>
    <w:rsid w:val="00BB0364"/>
  </w:style>
  <w:style w:type="paragraph" w:customStyle="1" w:styleId="AEF0BB36BF054EF083CD755295701976">
    <w:name w:val="AEF0BB36BF054EF083CD755295701976"/>
    <w:rsid w:val="00BB0364"/>
  </w:style>
  <w:style w:type="paragraph" w:customStyle="1" w:styleId="B17105C0692148C5B01BC4CE40A46A50">
    <w:name w:val="B17105C0692148C5B01BC4CE40A46A50"/>
    <w:rsid w:val="00BB0364"/>
  </w:style>
  <w:style w:type="paragraph" w:customStyle="1" w:styleId="8859922DFB1043EE8D5DA5450E039BBA">
    <w:name w:val="8859922DFB1043EE8D5DA5450E039BBA"/>
    <w:rsid w:val="00BB0364"/>
  </w:style>
  <w:style w:type="paragraph" w:customStyle="1" w:styleId="8A36C687CF4745B78EB5E3C1029B09C5">
    <w:name w:val="8A36C687CF4745B78EB5E3C1029B09C5"/>
    <w:rsid w:val="00BB0364"/>
  </w:style>
  <w:style w:type="paragraph" w:customStyle="1" w:styleId="742AAB7EE1ED41FA98CB6F3FBC5B5288">
    <w:name w:val="742AAB7EE1ED41FA98CB6F3FBC5B5288"/>
    <w:rsid w:val="00BB0364"/>
  </w:style>
  <w:style w:type="paragraph" w:customStyle="1" w:styleId="08F0820BC3D4441C9D03027CD0E54784">
    <w:name w:val="08F0820BC3D4441C9D03027CD0E54784"/>
    <w:rsid w:val="007752F8"/>
  </w:style>
  <w:style w:type="paragraph" w:customStyle="1" w:styleId="AFF8F9CECC824BDC9A64ADDAB2BD59E0">
    <w:name w:val="AFF8F9CECC824BDC9A64ADDAB2BD59E0"/>
    <w:rsid w:val="007752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tner xmlns="4d1a5d94-b9e6-432a-b10b-3d1686ba8f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818E97EC3FEA43A85AB33003C4DC19" ma:contentTypeVersion="5" ma:contentTypeDescription="Ein neues Dokument erstellen." ma:contentTypeScope="" ma:versionID="b56ddc709c25ff794e42d6d466dee4dd">
  <xsd:schema xmlns:xsd="http://www.w3.org/2001/XMLSchema" xmlns:xs="http://www.w3.org/2001/XMLSchema" xmlns:p="http://schemas.microsoft.com/office/2006/metadata/properties" xmlns:ns2="4d1a5d94-b9e6-432a-b10b-3d1686ba8fbc" xmlns:ns3="5ca1e2bb-3d0f-4a24-99dd-a83a59dc73c6" targetNamespace="http://schemas.microsoft.com/office/2006/metadata/properties" ma:root="true" ma:fieldsID="e92c4470e6ad25a6c6df7d2cae0749ed" ns2:_="" ns3:_="">
    <xsd:import namespace="4d1a5d94-b9e6-432a-b10b-3d1686ba8fbc"/>
    <xsd:import namespace="5ca1e2bb-3d0f-4a24-99dd-a83a59dc73c6"/>
    <xsd:element name="properties">
      <xsd:complexType>
        <xsd:sequence>
          <xsd:element name="documentManagement">
            <xsd:complexType>
              <xsd:all>
                <xsd:element ref="ns2:Partn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5d94-b9e6-432a-b10b-3d1686ba8fbc" elementFormDefault="qualified">
    <xsd:import namespace="http://schemas.microsoft.com/office/2006/documentManagement/types"/>
    <xsd:import namespace="http://schemas.microsoft.com/office/infopath/2007/PartnerControls"/>
    <xsd:element name="Partner" ma:index="8" nillable="true" ma:displayName="Partner" ma:format="Dropdown" ma:internalName="Partner">
      <xsd:simpleType>
        <xsd:restriction base="dms:Choice">
          <xsd:enumeration value="PBW"/>
          <xsd:enumeration value="Stella"/>
          <xsd:enumeration value="Car2Go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1e2bb-3d0f-4a24-99dd-a83a59dc73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F99F-E629-4AB7-8139-EA9563AE9BB6}">
  <ds:schemaRefs>
    <ds:schemaRef ds:uri="http://purl.org/dc/terms/"/>
    <ds:schemaRef ds:uri="http://schemas.openxmlformats.org/package/2006/metadata/core-properties"/>
    <ds:schemaRef ds:uri="5ca1e2bb-3d0f-4a24-99dd-a83a59dc73c6"/>
    <ds:schemaRef ds:uri="http://schemas.microsoft.com/office/2006/documentManagement/types"/>
    <ds:schemaRef ds:uri="http://schemas.microsoft.com/office/infopath/2007/PartnerControls"/>
    <ds:schemaRef ds:uri="4d1a5d94-b9e6-432a-b10b-3d1686ba8fbc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BB3050-1F19-42C7-B7B3-C5A30BAB3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5d94-b9e6-432a-b10b-3d1686ba8fbc"/>
    <ds:schemaRef ds:uri="5ca1e2bb-3d0f-4a24-99dd-a83a59dc73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BEBA6-182C-4D5B-A841-2D3551E1B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E0EE1-6772-4DBD-9EDC-0580F237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aios_bericht_co.dot</Template>
  <TotalTime>0</TotalTime>
  <Pages>2</Pages>
  <Words>430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Unternehmensdarstellung</vt:lpstr>
    </vt:vector>
  </TitlesOfParts>
  <Company>AIOS GmbH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Unternehmensdarstellung</dc:title>
  <dc:subject>Akkreditierungsportal für die Deutsche Akkreditierungsstelle (DAkkS)</dc:subject>
  <dc:creator>AIOS</dc:creator>
  <cp:keywords/>
  <cp:lastModifiedBy>Fischer, Jana</cp:lastModifiedBy>
  <cp:revision>14</cp:revision>
  <cp:lastPrinted>2017-05-27T07:37:00Z</cp:lastPrinted>
  <dcterms:created xsi:type="dcterms:W3CDTF">2022-12-13T13:37:00Z</dcterms:created>
  <dcterms:modified xsi:type="dcterms:W3CDTF">2026-06-09T05:22:00Z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0x01010045818E97EC3FEA43A85AB33003C4DC19</vt:lpwstr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TaxKeywordTaxHTField">
    <vt:lpwstr/>
  </property>
</Properties>
</file>